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994CE6" w14:textId="69A03F63" w:rsidR="00415E91" w:rsidRPr="000404EF" w:rsidRDefault="00415E91" w:rsidP="00415E91">
      <w:pPr>
        <w:pStyle w:val="3GPPHeader"/>
        <w:spacing w:after="60"/>
        <w:rPr>
          <w:lang w:val="en-US"/>
        </w:rPr>
      </w:pPr>
      <w:bookmarkStart w:id="0" w:name="_GoBack"/>
      <w:bookmarkEnd w:id="0"/>
      <w:r w:rsidRPr="00095C60">
        <w:rPr>
          <w:lang w:val="en-US"/>
        </w:rPr>
        <w:t>3GPP TSG-RAN WG2 #97</w:t>
      </w:r>
      <w:r w:rsidRPr="00095C60">
        <w:rPr>
          <w:lang w:val="en-US"/>
        </w:rPr>
        <w:tab/>
      </w:r>
      <w:proofErr w:type="spellStart"/>
      <w:r w:rsidRPr="00DC7F2C">
        <w:rPr>
          <w:sz w:val="32"/>
          <w:lang w:val="en-US"/>
        </w:rPr>
        <w:t>Tdoc</w:t>
      </w:r>
      <w:proofErr w:type="spellEnd"/>
      <w:r w:rsidRPr="00DC7F2C">
        <w:rPr>
          <w:sz w:val="32"/>
          <w:lang w:val="en-US"/>
        </w:rPr>
        <w:t xml:space="preserve"> </w:t>
      </w:r>
      <w:r w:rsidRPr="00DC7F2C">
        <w:rPr>
          <w:bCs/>
          <w:sz w:val="32"/>
        </w:rPr>
        <w:t>R2-17</w:t>
      </w:r>
      <w:r w:rsidR="00095C60" w:rsidRPr="00DC7F2C">
        <w:rPr>
          <w:bCs/>
          <w:sz w:val="32"/>
        </w:rPr>
        <w:t>00846</w:t>
      </w:r>
    </w:p>
    <w:p w14:paraId="5627EF44" w14:textId="10812666" w:rsidR="00415E91" w:rsidRDefault="00415E91" w:rsidP="00415E91">
      <w:pPr>
        <w:pStyle w:val="3GPPHeader"/>
        <w:spacing w:after="60"/>
        <w:rPr>
          <w:b w:val="0"/>
          <w:noProof/>
        </w:rPr>
      </w:pPr>
      <w:r>
        <w:rPr>
          <w:lang w:val="en-US"/>
        </w:rPr>
        <w:t>Athens</w:t>
      </w:r>
      <w:r w:rsidRPr="00910EE8">
        <w:rPr>
          <w:lang w:val="en-US"/>
        </w:rPr>
        <w:t xml:space="preserve">, </w:t>
      </w:r>
      <w:r>
        <w:rPr>
          <w:lang w:val="en-US"/>
        </w:rPr>
        <w:t>Greece</w:t>
      </w:r>
      <w:r w:rsidRPr="00910EE8">
        <w:rPr>
          <w:lang w:val="en-US"/>
        </w:rPr>
        <w:t>, 1</w:t>
      </w:r>
      <w:r>
        <w:rPr>
          <w:lang w:val="en-US"/>
        </w:rPr>
        <w:t>3</w:t>
      </w:r>
      <w:r w:rsidRPr="00910EE8">
        <w:rPr>
          <w:vertAlign w:val="superscript"/>
          <w:lang w:val="en-US"/>
        </w:rPr>
        <w:t>th</w:t>
      </w:r>
      <w:r>
        <w:rPr>
          <w:lang w:val="en-US"/>
        </w:rPr>
        <w:t xml:space="preserve"> </w:t>
      </w:r>
      <w:r w:rsidRPr="00910EE8">
        <w:rPr>
          <w:lang w:val="en-US"/>
        </w:rPr>
        <w:t>– 1</w:t>
      </w:r>
      <w:r>
        <w:rPr>
          <w:lang w:val="en-US"/>
        </w:rPr>
        <w:t>7</w:t>
      </w:r>
      <w:r w:rsidRPr="00910EE8">
        <w:rPr>
          <w:vertAlign w:val="superscript"/>
          <w:lang w:val="en-US"/>
        </w:rPr>
        <w:t>th</w:t>
      </w:r>
      <w:r>
        <w:rPr>
          <w:lang w:val="en-US"/>
        </w:rPr>
        <w:t xml:space="preserve"> February</w:t>
      </w:r>
      <w:r w:rsidRPr="00910EE8">
        <w:rPr>
          <w:lang w:val="en-US"/>
        </w:rPr>
        <w:t xml:space="preserve"> 2017</w:t>
      </w:r>
      <w:r>
        <w:rPr>
          <w:lang w:val="en-US"/>
        </w:rPr>
        <w:tab/>
        <w:t>Resubmission of R2-1700495</w:t>
      </w:r>
    </w:p>
    <w:p w14:paraId="77933EBE" w14:textId="77777777" w:rsidR="00C2346D" w:rsidRPr="00CE0424" w:rsidRDefault="00C2346D" w:rsidP="00C2346D">
      <w:pPr>
        <w:pStyle w:val="3GPPHeader"/>
      </w:pPr>
    </w:p>
    <w:p w14:paraId="66DAEEAA" w14:textId="2B442102" w:rsidR="00C2346D" w:rsidRPr="003A2DDB" w:rsidRDefault="00C2346D" w:rsidP="00C2346D">
      <w:pPr>
        <w:pStyle w:val="3GPPHeader"/>
        <w:rPr>
          <w:sz w:val="22"/>
          <w:szCs w:val="22"/>
          <w:lang w:val="en-US"/>
        </w:rPr>
      </w:pPr>
      <w:r w:rsidRPr="003A2DDB">
        <w:rPr>
          <w:sz w:val="22"/>
          <w:szCs w:val="22"/>
          <w:lang w:val="en-US"/>
        </w:rPr>
        <w:t>Agenda Item:</w:t>
      </w:r>
      <w:r w:rsidRPr="003A2DDB">
        <w:rPr>
          <w:sz w:val="22"/>
          <w:szCs w:val="22"/>
          <w:lang w:val="en-US"/>
        </w:rPr>
        <w:tab/>
      </w:r>
      <w:r w:rsidR="00365B73" w:rsidRPr="003A2DDB">
        <w:rPr>
          <w:sz w:val="22"/>
          <w:szCs w:val="22"/>
          <w:lang w:val="en-US"/>
        </w:rPr>
        <w:t>10.2.1.4</w:t>
      </w:r>
    </w:p>
    <w:p w14:paraId="7802E278" w14:textId="77777777" w:rsidR="00C2346D" w:rsidRPr="006A094E" w:rsidRDefault="00C2346D" w:rsidP="00C2346D">
      <w:pPr>
        <w:pStyle w:val="3GPPHeader"/>
        <w:rPr>
          <w:sz w:val="22"/>
          <w:szCs w:val="22"/>
        </w:rPr>
      </w:pPr>
      <w:r w:rsidRPr="006A094E">
        <w:rPr>
          <w:sz w:val="22"/>
          <w:szCs w:val="22"/>
        </w:rPr>
        <w:t>Source:</w:t>
      </w:r>
      <w:r w:rsidRPr="006A094E">
        <w:rPr>
          <w:sz w:val="22"/>
          <w:szCs w:val="22"/>
        </w:rPr>
        <w:tab/>
        <w:t>Ericsson</w:t>
      </w:r>
    </w:p>
    <w:p w14:paraId="21B71952" w14:textId="14EFAE2B" w:rsidR="00C2346D" w:rsidRPr="006A094E" w:rsidRDefault="00C2346D" w:rsidP="00C2346D">
      <w:pPr>
        <w:pStyle w:val="3GPPHeader"/>
        <w:rPr>
          <w:sz w:val="22"/>
          <w:szCs w:val="22"/>
        </w:rPr>
      </w:pPr>
      <w:r w:rsidRPr="006A094E">
        <w:rPr>
          <w:sz w:val="22"/>
          <w:szCs w:val="22"/>
        </w:rPr>
        <w:t>Title:</w:t>
      </w:r>
      <w:r w:rsidRPr="006A094E">
        <w:rPr>
          <w:sz w:val="22"/>
          <w:szCs w:val="22"/>
        </w:rPr>
        <w:tab/>
      </w:r>
      <w:r w:rsidR="009C4C5D" w:rsidRPr="006A094E">
        <w:rPr>
          <w:sz w:val="22"/>
          <w:szCs w:val="22"/>
        </w:rPr>
        <w:t>Impact on MAC from PDCCH monitoring occasions</w:t>
      </w:r>
    </w:p>
    <w:p w14:paraId="08531EDB" w14:textId="77777777" w:rsidR="00C2346D" w:rsidRPr="006A094E" w:rsidRDefault="00C2346D" w:rsidP="00C2346D">
      <w:pPr>
        <w:pStyle w:val="3GPPHeader"/>
        <w:rPr>
          <w:sz w:val="22"/>
          <w:szCs w:val="22"/>
        </w:rPr>
      </w:pPr>
      <w:r w:rsidRPr="006A094E">
        <w:rPr>
          <w:sz w:val="22"/>
          <w:szCs w:val="22"/>
        </w:rPr>
        <w:t>Document for:</w:t>
      </w:r>
      <w:r w:rsidRPr="006A094E">
        <w:rPr>
          <w:sz w:val="22"/>
          <w:szCs w:val="22"/>
        </w:rPr>
        <w:tab/>
        <w:t>Discussion, Decision</w:t>
      </w:r>
    </w:p>
    <w:p w14:paraId="71057B1C" w14:textId="22BB8CB7" w:rsidR="00C2346D" w:rsidRPr="006A094E" w:rsidRDefault="00C2346D" w:rsidP="00415E91">
      <w:pPr>
        <w:pStyle w:val="3GPPHeader"/>
        <w:spacing w:after="60"/>
        <w:rPr>
          <w:b w:val="0"/>
          <w:lang w:val="en-US"/>
        </w:rPr>
      </w:pPr>
    </w:p>
    <w:p w14:paraId="7A50DB4D" w14:textId="77777777" w:rsidR="00C2346D" w:rsidRPr="006A094E" w:rsidRDefault="00C2346D" w:rsidP="00C2346D">
      <w:pPr>
        <w:pStyle w:val="Heading1"/>
      </w:pPr>
      <w:r w:rsidRPr="006A094E">
        <w:t>Introduction</w:t>
      </w:r>
    </w:p>
    <w:p w14:paraId="0AFA1C2D" w14:textId="427B97CD" w:rsidR="00E91168" w:rsidRPr="006A094E" w:rsidRDefault="00521E9D" w:rsidP="00E91168">
      <w:pPr>
        <w:pStyle w:val="BodyText"/>
      </w:pPr>
      <w:r w:rsidRPr="006A094E">
        <w:t xml:space="preserve">At </w:t>
      </w:r>
      <w:r w:rsidR="000F42D4" w:rsidRPr="006A094E">
        <w:t xml:space="preserve">the </w:t>
      </w:r>
      <w:r w:rsidRPr="006A094E">
        <w:t>RAN1</w:t>
      </w:r>
      <w:r w:rsidR="000F42D4" w:rsidRPr="006A094E">
        <w:t>#86bis</w:t>
      </w:r>
      <w:r w:rsidR="00633BFA" w:rsidRPr="006A094E">
        <w:t xml:space="preserve"> meeting it was agreed that the duration of a </w:t>
      </w:r>
      <w:proofErr w:type="spellStart"/>
      <w:r w:rsidR="00633BFA" w:rsidRPr="006A094E">
        <w:t>subframe</w:t>
      </w:r>
      <w:proofErr w:type="spellEnd"/>
      <w:r w:rsidR="00633BFA" w:rsidRPr="006A094E">
        <w:t xml:space="preserve"> in NR is 1ms </w:t>
      </w:r>
      <w:r w:rsidR="000F42D4" w:rsidRPr="006A094E">
        <w:t>and the reference numerology is 15 kHz</w:t>
      </w:r>
      <w:r w:rsidR="00633BFA" w:rsidRPr="006A094E">
        <w:t>:</w:t>
      </w:r>
    </w:p>
    <w:p w14:paraId="38179FEC" w14:textId="77777777" w:rsidR="00E91168" w:rsidRPr="006A094E" w:rsidRDefault="00E91168" w:rsidP="00E91168">
      <w:pPr>
        <w:pStyle w:val="Doc-text2"/>
        <w:pBdr>
          <w:top w:val="single" w:sz="4" w:space="1" w:color="auto"/>
          <w:left w:val="single" w:sz="4" w:space="4" w:color="auto"/>
          <w:bottom w:val="single" w:sz="4" w:space="1" w:color="auto"/>
          <w:right w:val="single" w:sz="4" w:space="4" w:color="auto"/>
        </w:pBdr>
      </w:pPr>
      <w:r w:rsidRPr="006A094E">
        <w:t>Agreements</w:t>
      </w:r>
    </w:p>
    <w:p w14:paraId="7D5EF5B3" w14:textId="77777777" w:rsidR="000F42D4" w:rsidRPr="006A094E" w:rsidRDefault="000F42D4" w:rsidP="000F42D4">
      <w:pPr>
        <w:pStyle w:val="Doc-text2"/>
        <w:pBdr>
          <w:top w:val="single" w:sz="4" w:space="1" w:color="auto"/>
          <w:left w:val="single" w:sz="4" w:space="4" w:color="auto"/>
          <w:bottom w:val="single" w:sz="4" w:space="1" w:color="auto"/>
          <w:right w:val="single" w:sz="4" w:space="4" w:color="auto"/>
        </w:pBdr>
      </w:pPr>
      <w:r w:rsidRPr="006A094E">
        <w:t>•</w:t>
      </w:r>
      <w:r w:rsidRPr="006A094E">
        <w:tab/>
        <w:t>Sub-frame duration is fixed to 1ms</w:t>
      </w:r>
    </w:p>
    <w:p w14:paraId="3F04D37B" w14:textId="0760B7A5" w:rsidR="00633BFA" w:rsidRDefault="000F42D4" w:rsidP="000F42D4">
      <w:pPr>
        <w:pStyle w:val="Doc-text2"/>
        <w:pBdr>
          <w:top w:val="single" w:sz="4" w:space="1" w:color="auto"/>
          <w:left w:val="single" w:sz="4" w:space="4" w:color="auto"/>
          <w:bottom w:val="single" w:sz="4" w:space="1" w:color="auto"/>
          <w:right w:val="single" w:sz="4" w:space="4" w:color="auto"/>
        </w:pBdr>
      </w:pPr>
      <w:r w:rsidRPr="006A094E">
        <w:t>•</w:t>
      </w:r>
      <w:r w:rsidRPr="006A094E">
        <w:tab/>
        <w:t xml:space="preserve">Reference numerology </w:t>
      </w:r>
      <w:r>
        <w:t xml:space="preserve">for defining </w:t>
      </w:r>
      <w:proofErr w:type="spellStart"/>
      <w:r>
        <w:t>subframe</w:t>
      </w:r>
      <w:proofErr w:type="spellEnd"/>
      <w:r>
        <w:t xml:space="preserve"> duration is 15 kHz</w:t>
      </w:r>
    </w:p>
    <w:p w14:paraId="3731EE79" w14:textId="3622CE00" w:rsidR="00E91168" w:rsidRPr="008A455C" w:rsidRDefault="008A455C" w:rsidP="00E91168">
      <w:pPr>
        <w:pStyle w:val="Doc-text2"/>
        <w:pBdr>
          <w:top w:val="single" w:sz="4" w:space="1" w:color="auto"/>
          <w:left w:val="single" w:sz="4" w:space="4" w:color="auto"/>
          <w:bottom w:val="single" w:sz="4" w:space="1" w:color="auto"/>
          <w:right w:val="single" w:sz="4" w:space="4" w:color="auto"/>
        </w:pBdr>
      </w:pPr>
      <w:r w:rsidRPr="008A455C">
        <w:t>•</w:t>
      </w:r>
      <w:r w:rsidRPr="008A455C">
        <w:tab/>
        <w:t>UE-specific DL control information monitoring occasions at least in time domain can be configured</w:t>
      </w:r>
    </w:p>
    <w:p w14:paraId="11967B2A" w14:textId="77777777" w:rsidR="00521E9D" w:rsidRDefault="00521E9D" w:rsidP="00C2346D">
      <w:pPr>
        <w:pStyle w:val="BodyText"/>
      </w:pPr>
    </w:p>
    <w:p w14:paraId="628AF4F8" w14:textId="7E26ADCE" w:rsidR="00E7714F" w:rsidRDefault="00037BCC" w:rsidP="00037BCC">
      <w:pPr>
        <w:pStyle w:val="BodyText"/>
      </w:pPr>
      <w:r>
        <w:t xml:space="preserve">In this contribution we discuss some of the impacts on RAN2 due to the agreement in RAN1 of having a </w:t>
      </w:r>
      <w:proofErr w:type="spellStart"/>
      <w:r>
        <w:t>subframe</w:t>
      </w:r>
      <w:proofErr w:type="spellEnd"/>
      <w:r>
        <w:t xml:space="preserve"> fixed to 1ms. Many layer 2 timers </w:t>
      </w:r>
      <w:r w:rsidR="00E7714F">
        <w:t xml:space="preserve">in LTE are configured by the use of the number of </w:t>
      </w:r>
      <w:proofErr w:type="spellStart"/>
      <w:r w:rsidR="00E7714F">
        <w:t>subframes</w:t>
      </w:r>
      <w:proofErr w:type="spellEnd"/>
      <w:r w:rsidR="00E7714F">
        <w:t xml:space="preserve"> or PDCCH-</w:t>
      </w:r>
      <w:proofErr w:type="spellStart"/>
      <w:r w:rsidR="00E7714F">
        <w:t>subframes</w:t>
      </w:r>
      <w:proofErr w:type="spellEnd"/>
      <w:r w:rsidR="00E7714F">
        <w:t xml:space="preserve"> when the UE is expected to be in a certain mode or monitoring for spe</w:t>
      </w:r>
      <w:r w:rsidR="003B38CB">
        <w:t>cific occasions</w:t>
      </w:r>
      <w:r w:rsidR="00E7714F">
        <w:t xml:space="preserve">. Depending on the numerology used the number of slots per </w:t>
      </w:r>
      <w:proofErr w:type="spellStart"/>
      <w:r w:rsidR="00E7714F">
        <w:t>subframe</w:t>
      </w:r>
      <w:proofErr w:type="spellEnd"/>
      <w:r w:rsidR="00E7714F">
        <w:t xml:space="preserve"> will be very different and therefore also the number of transmission/reception opportunities.</w:t>
      </w:r>
      <w:r w:rsidR="00370C08">
        <w:t xml:space="preserve"> The use of different numerologies will also make the time unit of a TTI </w:t>
      </w:r>
      <w:r w:rsidR="00303F60">
        <w:t xml:space="preserve">less </w:t>
      </w:r>
      <w:r w:rsidR="00370C08">
        <w:t>usable in MAC since MAC in NR need to be more event driven fo</w:t>
      </w:r>
      <w:r w:rsidR="00FA7CE7">
        <w:t>r each slot and even mini-slots which could be every or every second OFDM symbol (not yet decided by RAN1)</w:t>
      </w:r>
      <w:r w:rsidR="00303F60">
        <w:t xml:space="preserve"> and with very short symbol duration</w:t>
      </w:r>
      <w:r w:rsidR="00FA7CE7">
        <w:t>.</w:t>
      </w:r>
    </w:p>
    <w:p w14:paraId="5FE29A64" w14:textId="77777777" w:rsidR="00365B73" w:rsidRDefault="007661CA" w:rsidP="00037BCC">
      <w:pPr>
        <w:pStyle w:val="BodyText"/>
      </w:pPr>
      <w:r>
        <w:t xml:space="preserve">In this paper we also discuss the implications of the third agreement above. "UE-specific DL control information monitoring occasions" is a very cumbersome term, so for the sake of simplicity we will use the term "PDCCH monitoring occasions" instead. </w:t>
      </w:r>
      <w:r w:rsidR="00A541ED">
        <w:t xml:space="preserve">For the sake of discussion in this paper we denote a PDCCH monitoring occasion as </w:t>
      </w:r>
      <w:r w:rsidR="004D0714">
        <w:t>one or several symbols</w:t>
      </w:r>
      <w:r w:rsidR="00A541ED">
        <w:t xml:space="preserve"> during which the UE tries to decode </w:t>
      </w:r>
      <w:r w:rsidR="004D0714">
        <w:t xml:space="preserve">a message on </w:t>
      </w:r>
      <w:r w:rsidR="00A541ED">
        <w:t xml:space="preserve">PDCCH. A PDCCH monitoring pattern is correspondingly defined as a set of PDCCH monitoring occasions. </w:t>
      </w:r>
      <w:r>
        <w:t xml:space="preserve">We understand this to be </w:t>
      </w:r>
      <w:r w:rsidR="000B059B">
        <w:t xml:space="preserve">a configuration for when the UE is supposed to try to decode PDCCH. </w:t>
      </w:r>
      <w:r w:rsidR="002D49F1">
        <w:t xml:space="preserve">In the following, we present how this </w:t>
      </w:r>
      <w:r w:rsidR="000B059B">
        <w:t>can ensure a high degree of flexibility required for NR.</w:t>
      </w:r>
    </w:p>
    <w:p w14:paraId="6B36F130" w14:textId="5CCE269E" w:rsidR="00365B73" w:rsidRDefault="00AC200A" w:rsidP="00037BCC">
      <w:pPr>
        <w:pStyle w:val="BodyText"/>
      </w:pPr>
      <w:r>
        <w:t>It should be observed that t</w:t>
      </w:r>
      <w:r w:rsidRPr="00AC200A">
        <w:t>his paper relates more to the normative phase of NR</w:t>
      </w:r>
      <w:r>
        <w:t>.</w:t>
      </w:r>
    </w:p>
    <w:p w14:paraId="745936BA" w14:textId="3AAAABFA" w:rsidR="00C2346D" w:rsidRDefault="00C2346D" w:rsidP="00C2346D">
      <w:pPr>
        <w:pStyle w:val="Heading1"/>
      </w:pPr>
      <w:bookmarkStart w:id="1" w:name="_Ref178064866"/>
      <w:r w:rsidRPr="00CE0424">
        <w:t>Discussion</w:t>
      </w:r>
      <w:bookmarkEnd w:id="1"/>
    </w:p>
    <w:p w14:paraId="697845BD" w14:textId="3259B664" w:rsidR="00376D37" w:rsidRDefault="00376D37" w:rsidP="00C17E23">
      <w:pPr>
        <w:pStyle w:val="BodyText"/>
        <w:rPr>
          <w:lang w:val="en-US"/>
        </w:rPr>
      </w:pPr>
      <w:r>
        <w:rPr>
          <w:lang w:val="en-US"/>
        </w:rPr>
        <w:t>A</w:t>
      </w:r>
      <w:r w:rsidR="003316A9">
        <w:rPr>
          <w:lang w:val="en-US"/>
        </w:rPr>
        <w:t>n</w:t>
      </w:r>
      <w:r>
        <w:rPr>
          <w:lang w:val="en-US"/>
        </w:rPr>
        <w:t xml:space="preserve"> NR UE could be configured to use numerologies different from the LTE numerology and even multiple numerologies at the same time. Many layer </w:t>
      </w:r>
      <w:r w:rsidR="003316A9">
        <w:rPr>
          <w:lang w:val="en-US"/>
        </w:rPr>
        <w:t>2</w:t>
      </w:r>
      <w:r>
        <w:rPr>
          <w:lang w:val="en-US"/>
        </w:rPr>
        <w:t xml:space="preserve"> timers in LTE is configured by using a time unit of a </w:t>
      </w:r>
      <w:proofErr w:type="spellStart"/>
      <w:r>
        <w:rPr>
          <w:lang w:val="en-US"/>
        </w:rPr>
        <w:t>SubFrame</w:t>
      </w:r>
      <w:proofErr w:type="spellEnd"/>
      <w:r>
        <w:rPr>
          <w:lang w:val="en-US"/>
        </w:rPr>
        <w:t>, SF, or a PDCCH-</w:t>
      </w:r>
      <w:proofErr w:type="spellStart"/>
      <w:r>
        <w:rPr>
          <w:lang w:val="en-US"/>
        </w:rPr>
        <w:t>subframe</w:t>
      </w:r>
      <w:proofErr w:type="spellEnd"/>
      <w:r>
        <w:rPr>
          <w:lang w:val="en-US"/>
        </w:rPr>
        <w:t>, PSF, where the la</w:t>
      </w:r>
      <w:r w:rsidR="00FA7CE7">
        <w:rPr>
          <w:lang w:val="en-US"/>
        </w:rPr>
        <w:t>t</w:t>
      </w:r>
      <w:r>
        <w:rPr>
          <w:lang w:val="en-US"/>
        </w:rPr>
        <w:t xml:space="preserve">ter mainly differ from </w:t>
      </w:r>
      <w:r w:rsidR="003B38CB">
        <w:rPr>
          <w:lang w:val="en-US"/>
        </w:rPr>
        <w:t xml:space="preserve">a </w:t>
      </w:r>
      <w:proofErr w:type="spellStart"/>
      <w:r>
        <w:rPr>
          <w:lang w:val="en-US"/>
        </w:rPr>
        <w:t>subframe</w:t>
      </w:r>
      <w:proofErr w:type="spellEnd"/>
      <w:r>
        <w:rPr>
          <w:lang w:val="en-US"/>
        </w:rPr>
        <w:t xml:space="preserve"> </w:t>
      </w:r>
      <w:r w:rsidR="00FA7CE7">
        <w:rPr>
          <w:lang w:val="en-US"/>
        </w:rPr>
        <w:t>duration</w:t>
      </w:r>
      <w:r>
        <w:rPr>
          <w:lang w:val="en-US"/>
        </w:rPr>
        <w:t xml:space="preserve"> in TDD systems. In NR however, the configuration of a timer using the unit of SF or PSF would result in very different behavior</w:t>
      </w:r>
      <w:r w:rsidR="003B38CB">
        <w:rPr>
          <w:lang w:val="en-US"/>
        </w:rPr>
        <w:t xml:space="preserve"> and energy consumption</w:t>
      </w:r>
      <w:r>
        <w:rPr>
          <w:lang w:val="en-US"/>
        </w:rPr>
        <w:t xml:space="preserve"> dependent on the numerologies configured for the UE. The number of PDCCH occasions per time unit</w:t>
      </w:r>
      <w:r w:rsidR="007661CA">
        <w:rPr>
          <w:lang w:val="en-US"/>
        </w:rPr>
        <w:t xml:space="preserve"> (e.g. millisecond)</w:t>
      </w:r>
      <w:r>
        <w:rPr>
          <w:lang w:val="en-US"/>
        </w:rPr>
        <w:t xml:space="preserve"> </w:t>
      </w:r>
      <w:r w:rsidR="00842C35">
        <w:rPr>
          <w:lang w:val="en-US"/>
        </w:rPr>
        <w:t xml:space="preserve">could be </w:t>
      </w:r>
      <w:r>
        <w:rPr>
          <w:lang w:val="en-US"/>
        </w:rPr>
        <w:t xml:space="preserve">very different for a numerology using a </w:t>
      </w:r>
      <w:proofErr w:type="spellStart"/>
      <w:r>
        <w:rPr>
          <w:lang w:val="en-US"/>
        </w:rPr>
        <w:t>SubCarrier</w:t>
      </w:r>
      <w:proofErr w:type="spellEnd"/>
      <w:r>
        <w:rPr>
          <w:lang w:val="en-US"/>
        </w:rPr>
        <w:t xml:space="preserve"> Spacing, SCS, of 2</w:t>
      </w:r>
      <w:r w:rsidRPr="00526017">
        <w:rPr>
          <w:vertAlign w:val="superscript"/>
          <w:lang w:val="en-US"/>
        </w:rPr>
        <w:t>n</w:t>
      </w:r>
      <w:r w:rsidRPr="00526017">
        <w:rPr>
          <w:lang w:val="en-US"/>
        </w:rPr>
        <w:t>*</w:t>
      </w:r>
      <w:r>
        <w:rPr>
          <w:lang w:val="en-US"/>
        </w:rPr>
        <w:t>15kHz, n</w:t>
      </w:r>
      <w:r>
        <w:rPr>
          <w:rFonts w:cs="Arial"/>
          <w:lang w:val="en-US"/>
        </w:rPr>
        <w:t>≠</w:t>
      </w:r>
      <w:r>
        <w:rPr>
          <w:lang w:val="en-US"/>
        </w:rPr>
        <w:t>0, compared with a SCS using 15kHz.</w:t>
      </w:r>
      <w:r w:rsidR="00FA7CE7">
        <w:rPr>
          <w:lang w:val="en-US"/>
        </w:rPr>
        <w:t xml:space="preserve"> This could affect the battery lifetime in a negative way since a UE using a larger SCS would need to monitor many more PDCCH occasions during a specific time.</w:t>
      </w:r>
      <w:r w:rsidR="00C17E23">
        <w:rPr>
          <w:lang w:val="en-US"/>
        </w:rPr>
        <w:t xml:space="preserve"> </w:t>
      </w:r>
      <w:r w:rsidR="0096171C">
        <w:rPr>
          <w:lang w:val="en-US"/>
        </w:rPr>
        <w:t>The obvious way would be to use PDCCH monitoring occasions as the time unit of the timers. That way, they would have the same duration (measured in PDCCH monitoring occasions) in all numerologies. We think</w:t>
      </w:r>
      <w:r w:rsidR="002D49F1">
        <w:rPr>
          <w:lang w:val="en-US"/>
        </w:rPr>
        <w:t>, in this way,</w:t>
      </w:r>
      <w:r w:rsidR="0096171C">
        <w:rPr>
          <w:lang w:val="en-US"/>
        </w:rPr>
        <w:t xml:space="preserve"> it would be beneficial to configure timers in a way which is independent of numerology/TTI duration.</w:t>
      </w:r>
      <w:r>
        <w:rPr>
          <w:lang w:val="en-US"/>
        </w:rPr>
        <w:t xml:space="preserve"> </w:t>
      </w:r>
    </w:p>
    <w:p w14:paraId="1055FCC6" w14:textId="56BC85E9" w:rsidR="00CF7205" w:rsidRPr="00DE6B35" w:rsidRDefault="00DE6B35" w:rsidP="00CF7205">
      <w:pPr>
        <w:pStyle w:val="Observation"/>
      </w:pPr>
      <w:bookmarkStart w:id="2" w:name="_Toc473899497"/>
      <w:r>
        <w:rPr>
          <w:lang w:val="en-US"/>
        </w:rPr>
        <w:lastRenderedPageBreak/>
        <w:t xml:space="preserve">It would be desirable to </w:t>
      </w:r>
      <w:r w:rsidRPr="00782737">
        <w:rPr>
          <w:lang w:val="en-US"/>
        </w:rPr>
        <w:t xml:space="preserve">have </w:t>
      </w:r>
      <w:r w:rsidR="00C17E23" w:rsidRPr="00782737">
        <w:rPr>
          <w:lang w:val="en-US"/>
        </w:rPr>
        <w:t xml:space="preserve">a </w:t>
      </w:r>
      <w:r w:rsidRPr="00782737">
        <w:rPr>
          <w:lang w:val="en-US"/>
        </w:rPr>
        <w:t>timer configuration in NR</w:t>
      </w:r>
      <w:r>
        <w:rPr>
          <w:lang w:val="en-US"/>
        </w:rPr>
        <w:t xml:space="preserve"> independent of numerology and TTI</w:t>
      </w:r>
      <w:r w:rsidR="0096171C">
        <w:rPr>
          <w:lang w:val="en-US"/>
        </w:rPr>
        <w:t>, e.g. to use the PDCCH monitoring occasion as the time unit</w:t>
      </w:r>
      <w:r w:rsidR="003316A9">
        <w:rPr>
          <w:lang w:val="en-US"/>
        </w:rPr>
        <w:t>.</w:t>
      </w:r>
      <w:bookmarkEnd w:id="2"/>
      <w:r>
        <w:t xml:space="preserve">  </w:t>
      </w:r>
    </w:p>
    <w:p w14:paraId="17CA2E2C" w14:textId="39BBA564" w:rsidR="006B4C5E" w:rsidRDefault="006B4C5E" w:rsidP="006B4C5E">
      <w:pPr>
        <w:pStyle w:val="Heading2"/>
        <w:rPr>
          <w:lang w:val="en-US"/>
        </w:rPr>
      </w:pPr>
      <w:r>
        <w:rPr>
          <w:lang w:val="en-US"/>
        </w:rPr>
        <w:t>PDCCH monitoring patterns</w:t>
      </w:r>
    </w:p>
    <w:p w14:paraId="5C9ED27D" w14:textId="6DA59AF9" w:rsidR="003B38CB" w:rsidRDefault="008A455C" w:rsidP="00376D37">
      <w:r>
        <w:rPr>
          <w:lang w:val="en-US"/>
        </w:rPr>
        <w:t xml:space="preserve">The </w:t>
      </w:r>
      <w:r w:rsidR="00354992">
        <w:rPr>
          <w:lang w:val="en-US"/>
        </w:rPr>
        <w:t xml:space="preserve">RAN1 </w:t>
      </w:r>
      <w:r>
        <w:rPr>
          <w:lang w:val="en-US"/>
        </w:rPr>
        <w:t>agreement</w:t>
      </w:r>
      <w:r w:rsidR="00376D37">
        <w:t xml:space="preserve"> that </w:t>
      </w:r>
      <w:r w:rsidRPr="00696F5F">
        <w:t>UE-specific DL control information monitoring occasions</w:t>
      </w:r>
      <w:r>
        <w:t>,</w:t>
      </w:r>
      <w:r w:rsidRPr="00696F5F">
        <w:t xml:space="preserve"> at least in time domain</w:t>
      </w:r>
      <w:r>
        <w:t>,</w:t>
      </w:r>
      <w:r w:rsidRPr="00696F5F">
        <w:t xml:space="preserve"> can be configured</w:t>
      </w:r>
      <w:r>
        <w:t xml:space="preserve"> enables the possibility to configure the UE with specific </w:t>
      </w:r>
      <w:r w:rsidR="00376D37">
        <w:t xml:space="preserve">PDCCH monitoring patterns. Each pattern would define </w:t>
      </w:r>
      <w:r w:rsidR="0096171C">
        <w:t>when</w:t>
      </w:r>
      <w:r w:rsidR="00376D37">
        <w:t xml:space="preserve"> in time, </w:t>
      </w:r>
      <w:r w:rsidR="003316A9">
        <w:t xml:space="preserve">e.g. during </w:t>
      </w:r>
      <w:r w:rsidR="00376D37">
        <w:t xml:space="preserve">which OFDM symbols, the UE </w:t>
      </w:r>
      <w:r w:rsidR="003316A9">
        <w:t>shall</w:t>
      </w:r>
      <w:r w:rsidR="00376D37">
        <w:t xml:space="preserve"> monitor for PDCCH. The patterns would be configured by RRC signalling and could indicate any combination of PDCCH occasions/symbols during a specific time</w:t>
      </w:r>
      <w:r w:rsidR="003B38CB">
        <w:t>/duration</w:t>
      </w:r>
      <w:r w:rsidR="00376D37">
        <w:t>. The UE would then repeat this monitoring pattern for a</w:t>
      </w:r>
      <w:r w:rsidR="009228EC">
        <w:t xml:space="preserve"> </w:t>
      </w:r>
      <w:r w:rsidR="00376D37">
        <w:t xml:space="preserve">period of time for which the monitoring pattern is </w:t>
      </w:r>
      <w:r w:rsidR="00431CB9">
        <w:t>configured</w:t>
      </w:r>
      <w:r w:rsidR="009228EC">
        <w:t>.</w:t>
      </w:r>
      <w:r w:rsidR="00376D37">
        <w:t xml:space="preserve"> </w:t>
      </w:r>
      <w:r w:rsidR="00431CB9">
        <w:t xml:space="preserve">The resolution </w:t>
      </w:r>
      <w:r w:rsidR="000B059B">
        <w:t xml:space="preserve">of </w:t>
      </w:r>
      <w:r w:rsidR="00431CB9">
        <w:t xml:space="preserve">the monitoring pattern </w:t>
      </w:r>
      <w:r w:rsidR="0096171C">
        <w:t>could</w:t>
      </w:r>
      <w:r w:rsidR="00431CB9">
        <w:t xml:space="preserve"> be on a per symbol level</w:t>
      </w:r>
      <w:r w:rsidR="000B059B">
        <w:t xml:space="preserve"> in some cases</w:t>
      </w:r>
      <w:r w:rsidR="00431CB9">
        <w:t xml:space="preserve"> but independent </w:t>
      </w:r>
      <w:r w:rsidR="003316A9">
        <w:t xml:space="preserve">of </w:t>
      </w:r>
      <w:r w:rsidR="00431CB9">
        <w:t>the symbol duration</w:t>
      </w:r>
      <w:r w:rsidR="009C75FA">
        <w:t>, i.e. the numerology</w:t>
      </w:r>
      <w:r w:rsidR="00431CB9">
        <w:t>. In this way any configuration for any numerol</w:t>
      </w:r>
      <w:r w:rsidR="003B38CB">
        <w:t xml:space="preserve">ogy </w:t>
      </w:r>
      <w:r w:rsidR="00431CB9">
        <w:t>can be addressed as well</w:t>
      </w:r>
      <w:r w:rsidR="003316A9">
        <w:t>.</w:t>
      </w:r>
      <w:r w:rsidR="0096171C">
        <w:t xml:space="preserve"> This is primarily a configuration of the physical layer</w:t>
      </w:r>
      <w:r w:rsidR="002D49F1">
        <w:t xml:space="preserve"> by RRC, but</w:t>
      </w:r>
      <w:r w:rsidR="0096171C">
        <w:t xml:space="preserve"> as discussed with the timers, there could be implications on MAC too.</w:t>
      </w:r>
    </w:p>
    <w:p w14:paraId="3834B24E" w14:textId="0F7009BD" w:rsidR="00431CB9" w:rsidRDefault="00130784" w:rsidP="00376D37">
      <w:r>
        <w:t>The concept of TTI in LTE giv</w:t>
      </w:r>
      <w:r w:rsidR="00482449">
        <w:t>e</w:t>
      </w:r>
      <w:r>
        <w:t xml:space="preserve"> rise to confusion in NR due to that the use of different numerologies would imply different TTI. </w:t>
      </w:r>
      <w:r w:rsidR="009228EC">
        <w:t xml:space="preserve">The use of PDCCH monitoring patterns </w:t>
      </w:r>
      <w:r w:rsidR="004D0714">
        <w:t>could be used to avoid the use of TTI as the basic unit of time in MAC</w:t>
      </w:r>
      <w:r>
        <w:t xml:space="preserve"> and make MAC more event driven</w:t>
      </w:r>
      <w:r w:rsidR="00CF7205">
        <w:t xml:space="preserve"> and asynchronous in the sense that MAC would react when a valid PDCCH is decoded</w:t>
      </w:r>
      <w:r>
        <w:t>.</w:t>
      </w:r>
      <w:r w:rsidR="000B059B">
        <w:t xml:space="preserve"> This is further </w:t>
      </w:r>
      <w:r w:rsidR="004D0714">
        <w:t>explained in the example below.</w:t>
      </w:r>
    </w:p>
    <w:p w14:paraId="41F4745F" w14:textId="1D1A4826" w:rsidR="00323742" w:rsidRPr="002F1465" w:rsidRDefault="00323742" w:rsidP="00323742">
      <w:pPr>
        <w:pStyle w:val="Proposal"/>
      </w:pPr>
      <w:bookmarkStart w:id="3" w:name="_Toc461196230"/>
      <w:bookmarkStart w:id="4" w:name="_Toc461462481"/>
      <w:bookmarkStart w:id="5" w:name="_Toc461463288"/>
      <w:bookmarkStart w:id="6" w:name="_Toc461463683"/>
      <w:bookmarkStart w:id="7" w:name="_Toc462061526"/>
      <w:bookmarkStart w:id="8" w:name="_Toc462865401"/>
      <w:bookmarkStart w:id="9" w:name="_Toc462865826"/>
      <w:bookmarkStart w:id="10" w:name="_Toc462865901"/>
      <w:bookmarkStart w:id="11" w:name="_Toc463021167"/>
      <w:bookmarkStart w:id="12" w:name="_Toc465030403"/>
      <w:bookmarkStart w:id="13" w:name="_Toc465030656"/>
      <w:bookmarkStart w:id="14" w:name="_Toc465100308"/>
      <w:bookmarkStart w:id="15" w:name="_Toc465348454"/>
      <w:bookmarkStart w:id="16" w:name="_Toc465411679"/>
      <w:bookmarkStart w:id="17" w:name="_Toc465601685"/>
      <w:bookmarkStart w:id="18" w:name="_Toc466019346"/>
      <w:bookmarkStart w:id="19" w:name="_Toc467851834"/>
      <w:bookmarkStart w:id="20" w:name="_Toc470788582"/>
      <w:bookmarkStart w:id="21" w:name="_Toc470875106"/>
      <w:bookmarkStart w:id="22" w:name="_Toc471125605"/>
      <w:bookmarkStart w:id="23" w:name="_Toc471390618"/>
      <w:bookmarkStart w:id="24" w:name="_Toc471495126"/>
      <w:bookmarkStart w:id="25" w:name="_Toc471498210"/>
      <w:bookmarkStart w:id="26" w:name="_Toc471507107"/>
      <w:bookmarkStart w:id="27" w:name="_Toc473880140"/>
      <w:r>
        <w:t>NR should use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 xml:space="preserve"> </w:t>
      </w:r>
      <w:r w:rsidR="003316A9">
        <w:t>"</w:t>
      </w:r>
      <w:r>
        <w:t xml:space="preserve">PDCCH monitoring </w:t>
      </w:r>
      <w:r w:rsidR="003316A9">
        <w:t>occasions"</w:t>
      </w:r>
      <w:r>
        <w:t xml:space="preserve"> to receive DL control information</w:t>
      </w:r>
      <w:r w:rsidR="003316A9">
        <w:t xml:space="preserve"> and trigger corresponding actions in NR MAC</w:t>
      </w:r>
      <w:r>
        <w:t>.</w:t>
      </w:r>
      <w:bookmarkEnd w:id="20"/>
      <w:bookmarkEnd w:id="21"/>
      <w:bookmarkEnd w:id="22"/>
      <w:bookmarkEnd w:id="23"/>
      <w:bookmarkEnd w:id="24"/>
      <w:bookmarkEnd w:id="25"/>
      <w:bookmarkEnd w:id="26"/>
      <w:bookmarkEnd w:id="27"/>
    </w:p>
    <w:p w14:paraId="3D29D1A8" w14:textId="39ECA00D" w:rsidR="008E2548" w:rsidRDefault="008E2548" w:rsidP="008B657B">
      <w:pPr>
        <w:pStyle w:val="Heading3"/>
      </w:pPr>
      <w:r>
        <w:t>Configuration and reconfiguration</w:t>
      </w:r>
    </w:p>
    <w:p w14:paraId="36218A5D" w14:textId="58151DEC" w:rsidR="009228EC" w:rsidRDefault="003316A9" w:rsidP="00376D37">
      <w:r>
        <w:t xml:space="preserve">The degree of active service (and hence </w:t>
      </w:r>
      <w:r w:rsidR="00C83706">
        <w:t xml:space="preserve">the degree of </w:t>
      </w:r>
      <w:r>
        <w:t xml:space="preserve">power saving) in the UE can be controlled by the </w:t>
      </w:r>
      <w:proofErr w:type="spellStart"/>
      <w:r>
        <w:t>eNB</w:t>
      </w:r>
      <w:proofErr w:type="spellEnd"/>
      <w:r>
        <w:t xml:space="preserve"> by configuration of the PDCCH monitoring pattern. A dense pattern (i.e. many PDCCH monitoring occasions during a time period) would result in short delay but higher power consumption. A sparse pattern allows for</w:t>
      </w:r>
      <w:r w:rsidR="00C83706">
        <w:t xml:space="preserve"> power saving at the cost of increased latency. We think the change of the PDCCH monitoring pattern can be signalled using RRC signalling and MAC control elements (similar to DRX) with the exact details decided later by RAN2. Using a pattern in time to configure the degree of activity of the UE is similar to how the pools for </w:t>
      </w:r>
      <w:proofErr w:type="spellStart"/>
      <w:r w:rsidR="00C83706">
        <w:t>sidelink</w:t>
      </w:r>
      <w:proofErr w:type="spellEnd"/>
      <w:r w:rsidR="00C83706">
        <w:t xml:space="preserve"> operation are used. In a </w:t>
      </w:r>
      <w:proofErr w:type="spellStart"/>
      <w:r w:rsidR="00C83706">
        <w:t>sidelink</w:t>
      </w:r>
      <w:proofErr w:type="spellEnd"/>
      <w:r w:rsidR="00C83706">
        <w:t xml:space="preserve"> resource pool there is a time pattern which indicates when the UE should try to receive</w:t>
      </w:r>
      <w:r w:rsidR="000B059B">
        <w:t xml:space="preserve"> </w:t>
      </w:r>
      <w:proofErr w:type="spellStart"/>
      <w:r w:rsidR="000B059B">
        <w:t>sidelink</w:t>
      </w:r>
      <w:proofErr w:type="spellEnd"/>
      <w:r w:rsidR="000B059B">
        <w:t xml:space="preserve"> control information</w:t>
      </w:r>
      <w:r w:rsidR="00C83706">
        <w:t>.</w:t>
      </w:r>
      <w:r w:rsidR="00C83706" w:rsidDel="00C83706">
        <w:t xml:space="preserve"> </w:t>
      </w:r>
    </w:p>
    <w:p w14:paraId="4A449749" w14:textId="58C21613" w:rsidR="001705DC" w:rsidRPr="002F1465" w:rsidRDefault="001705DC" w:rsidP="001705DC">
      <w:pPr>
        <w:pStyle w:val="Proposal"/>
      </w:pPr>
      <w:bookmarkStart w:id="28" w:name="_Toc465774098"/>
      <w:bookmarkStart w:id="29" w:name="_Toc465332024"/>
      <w:bookmarkStart w:id="30" w:name="_Toc465844072"/>
      <w:bookmarkStart w:id="31" w:name="_Toc465845448"/>
      <w:bookmarkStart w:id="32" w:name="_Toc465846828"/>
      <w:bookmarkStart w:id="33" w:name="_Toc465847333"/>
      <w:bookmarkStart w:id="34" w:name="_Toc465851595"/>
      <w:bookmarkStart w:id="35" w:name="_Toc470788583"/>
      <w:bookmarkStart w:id="36" w:name="_Toc470875107"/>
      <w:bookmarkStart w:id="37" w:name="_Toc471125606"/>
      <w:bookmarkStart w:id="38" w:name="_Toc471390619"/>
      <w:bookmarkStart w:id="39" w:name="_Toc471495127"/>
      <w:bookmarkStart w:id="40" w:name="_Toc471498211"/>
      <w:bookmarkStart w:id="41" w:name="_Toc471507108"/>
      <w:bookmarkStart w:id="42" w:name="_Toc473880141"/>
      <w:r>
        <w:t xml:space="preserve">In NR, RRC signalling and MAC CEs </w:t>
      </w:r>
      <w:bookmarkEnd w:id="28"/>
      <w:bookmarkEnd w:id="29"/>
      <w:bookmarkEnd w:id="30"/>
      <w:bookmarkEnd w:id="31"/>
      <w:r>
        <w:t xml:space="preserve">can be used to the configure and control the </w:t>
      </w:r>
      <w:bookmarkEnd w:id="32"/>
      <w:bookmarkEnd w:id="33"/>
      <w:bookmarkEnd w:id="34"/>
      <w:r>
        <w:t>PDCCH monitoring patterns used by the UE.</w:t>
      </w:r>
      <w:bookmarkEnd w:id="35"/>
      <w:bookmarkEnd w:id="36"/>
      <w:bookmarkEnd w:id="37"/>
      <w:bookmarkEnd w:id="38"/>
      <w:bookmarkEnd w:id="39"/>
      <w:bookmarkEnd w:id="40"/>
      <w:bookmarkEnd w:id="41"/>
      <w:bookmarkEnd w:id="42"/>
    </w:p>
    <w:p w14:paraId="56591385" w14:textId="6A520846" w:rsidR="009B2D27" w:rsidRDefault="009B2D27" w:rsidP="00376D37">
      <w:r>
        <w:t xml:space="preserve">It is also possible to </w:t>
      </w:r>
      <w:r w:rsidR="008E2548">
        <w:t xml:space="preserve">consider </w:t>
      </w:r>
      <w:r>
        <w:t>switch</w:t>
      </w:r>
      <w:r w:rsidR="008E2548">
        <w:t>ing of</w:t>
      </w:r>
      <w:r>
        <w:t xml:space="preserve"> PDCCH monitoring pattern </w:t>
      </w:r>
      <w:r w:rsidR="00CF4EC7" w:rsidRPr="006A094E">
        <w:t>without explicitly signalling the new pattern to the UE</w:t>
      </w:r>
      <w:r w:rsidR="00CF4EC7">
        <w:t>.</w:t>
      </w:r>
      <w:r>
        <w:t xml:space="preserve"> For example, the UE could switch to a sparser pattern</w:t>
      </w:r>
      <w:r w:rsidR="00CF4EC7">
        <w:t xml:space="preserve"> </w:t>
      </w:r>
      <w:r w:rsidR="00CF4EC7" w:rsidRPr="006A094E">
        <w:t xml:space="preserve">(previously configured by the </w:t>
      </w:r>
      <w:proofErr w:type="spellStart"/>
      <w:r w:rsidR="00CF4EC7" w:rsidRPr="006A094E">
        <w:t>eNB</w:t>
      </w:r>
      <w:proofErr w:type="spellEnd"/>
      <w:r w:rsidR="00CF4EC7" w:rsidRPr="006A094E">
        <w:t>)</w:t>
      </w:r>
      <w:r>
        <w:t xml:space="preserve"> after a period of inactivity, similar to DRX. This would allow the UE to save power during periods of inactivity. From an architectural perspective there is an issue in the sense that RRC configures the pattern, but </w:t>
      </w:r>
      <w:r w:rsidR="008E2548">
        <w:t>it cannot detect inactivity in the user plane. This is a modelling problem and can be resolved in the work item phase.</w:t>
      </w:r>
    </w:p>
    <w:p w14:paraId="5EEE26EC" w14:textId="4D2A4DE4" w:rsidR="009B2D27" w:rsidRDefault="002D49F1" w:rsidP="009B2D27">
      <w:pPr>
        <w:pStyle w:val="Proposal"/>
      </w:pPr>
      <w:bookmarkStart w:id="43" w:name="_Toc471390620"/>
      <w:bookmarkStart w:id="44" w:name="_Toc471495128"/>
      <w:bookmarkStart w:id="45" w:name="_Toc471498212"/>
      <w:bookmarkStart w:id="46" w:name="_Toc471507109"/>
      <w:bookmarkStart w:id="47" w:name="_Toc473880142"/>
      <w:r>
        <w:t xml:space="preserve">Solutions for </w:t>
      </w:r>
      <w:r w:rsidR="00CF4EC7" w:rsidRPr="006A094E">
        <w:t xml:space="preserve">how to switch PDCCH monitoring pattern without explicit </w:t>
      </w:r>
      <w:proofErr w:type="spellStart"/>
      <w:r w:rsidR="00CF4EC7" w:rsidRPr="006A094E">
        <w:t>eNB</w:t>
      </w:r>
      <w:proofErr w:type="spellEnd"/>
      <w:r w:rsidR="00CF4EC7" w:rsidRPr="006A094E">
        <w:t xml:space="preserve"> signalling</w:t>
      </w:r>
      <w:r w:rsidR="009B2D27">
        <w:t xml:space="preserve"> (e.g. as a way to save power) should be </w:t>
      </w:r>
      <w:r>
        <w:t>supported</w:t>
      </w:r>
      <w:r w:rsidR="009B2D27">
        <w:t>.</w:t>
      </w:r>
      <w:bookmarkEnd w:id="43"/>
      <w:bookmarkEnd w:id="44"/>
      <w:bookmarkEnd w:id="45"/>
      <w:bookmarkEnd w:id="46"/>
      <w:bookmarkEnd w:id="47"/>
    </w:p>
    <w:p w14:paraId="2F89497A" w14:textId="0ECBAAB0" w:rsidR="008E2548" w:rsidRDefault="008E2548" w:rsidP="008B657B">
      <w:pPr>
        <w:pStyle w:val="Heading3"/>
      </w:pPr>
      <w:r>
        <w:t>Example</w:t>
      </w:r>
    </w:p>
    <w:p w14:paraId="3A08630C" w14:textId="70CE25B3" w:rsidR="001705DC" w:rsidRDefault="001A49E7" w:rsidP="00376D37">
      <w:r>
        <w:t xml:space="preserve">The details of the PDCCH monitoring pattern are too early to sort out. We provide this text </w:t>
      </w:r>
      <w:r w:rsidR="0010015D">
        <w:t xml:space="preserve">proposal </w:t>
      </w:r>
      <w:r>
        <w:t xml:space="preserve">as an example of how it could be done. </w:t>
      </w:r>
      <w:r w:rsidR="00C83706">
        <w:t xml:space="preserve">As an example, the PDCCH </w:t>
      </w:r>
      <w:r w:rsidR="00376D37">
        <w:t xml:space="preserve">monitoring pattern could be assigned to the UE by the use of </w:t>
      </w:r>
      <w:r w:rsidR="00482449">
        <w:t xml:space="preserve">a </w:t>
      </w:r>
      <w:r w:rsidR="00376D37">
        <w:t xml:space="preserve">bitmap indicating the OFDM symbols to monitor over a specific time period. </w:t>
      </w:r>
      <w:r w:rsidR="00482449">
        <w:t>I</w:t>
      </w:r>
      <w:r w:rsidR="00376D37">
        <w:t>f the numerology used is the 15kHz subcarrier spacing with a PRB pair of 1ms</w:t>
      </w:r>
      <w:r w:rsidR="002A4597">
        <w:t xml:space="preserve"> and the PDCCH occasion being the first symbols in every slot</w:t>
      </w:r>
      <w:r w:rsidR="00376D37">
        <w:t xml:space="preserve">, the monitoring PDCCH pattern could be to monitor two consecutive PDCCH occasions (one or more OFDM symbols) while the third occasion is not monitored. This pattern with a duration of 3ms could then be repeated as long as the UE remains in active state and not entering DRX. </w:t>
      </w:r>
      <w:r w:rsidR="003865F0">
        <w:t xml:space="preserve">If the same pattern is given to a UE configured for a numerology using a SCS of e.g. 30kHz, the monitoring pattern would repeat itself in half </w:t>
      </w:r>
      <w:r w:rsidR="00A01A8F">
        <w:t>t</w:t>
      </w:r>
      <w:r w:rsidR="003865F0">
        <w:t>he time.</w:t>
      </w:r>
      <w:r w:rsidR="002A4597">
        <w:t xml:space="preserve"> </w:t>
      </w:r>
    </w:p>
    <w:p w14:paraId="124D6B01" w14:textId="4731D4DD" w:rsidR="00376D37" w:rsidRDefault="002A4597" w:rsidP="00376D37">
      <w:r>
        <w:t xml:space="preserve">The use of mini-slots could imply that any OFDM symbol </w:t>
      </w:r>
      <w:r w:rsidR="008E2548">
        <w:t xml:space="preserve">in a </w:t>
      </w:r>
      <w:proofErr w:type="spellStart"/>
      <w:r w:rsidR="008E2548">
        <w:t>subframe</w:t>
      </w:r>
      <w:proofErr w:type="spellEnd"/>
      <w:r w:rsidR="008E2548">
        <w:t xml:space="preserve"> </w:t>
      </w:r>
      <w:r>
        <w:t xml:space="preserve">could be a PDCCH occasion which easily could be handled by the use of a </w:t>
      </w:r>
      <w:r w:rsidR="001705DC">
        <w:t xml:space="preserve">PDCCH </w:t>
      </w:r>
      <w:r>
        <w:t>monitoring pattern.</w:t>
      </w:r>
      <w:r w:rsidR="003865F0">
        <w:t xml:space="preserve"> </w:t>
      </w:r>
      <w:r w:rsidR="00376D37">
        <w:t>The concept of</w:t>
      </w:r>
      <w:r w:rsidR="00576CDB">
        <w:t xml:space="preserve"> a common and</w:t>
      </w:r>
      <w:r w:rsidR="00376D37">
        <w:t xml:space="preserve"> a UE specific search space is kept </w:t>
      </w:r>
      <w:r w:rsidR="00187556">
        <w:t xml:space="preserve">by the use of one or more control resource sets </w:t>
      </w:r>
      <w:r w:rsidR="00376D37">
        <w:t>to minimize the complexity of the blind decoding scheme.</w:t>
      </w:r>
    </w:p>
    <w:p w14:paraId="73BB8ED4" w14:textId="38C715B6" w:rsidR="00DB22AA" w:rsidRDefault="003865F0" w:rsidP="003865F0">
      <w:r w:rsidRPr="003865F0">
        <w:rPr>
          <w:noProof/>
          <w:lang w:val="sv-SE"/>
        </w:rPr>
        <w:drawing>
          <wp:inline distT="0" distB="0" distL="0" distR="0" wp14:anchorId="521DF99D" wp14:editId="18475288">
            <wp:extent cx="6638925" cy="16192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45408" cy="1620831"/>
                    </a:xfrm>
                    <a:prstGeom prst="rect">
                      <a:avLst/>
                    </a:prstGeom>
                    <a:noFill/>
                    <a:ln>
                      <a:noFill/>
                    </a:ln>
                  </pic:spPr>
                </pic:pic>
              </a:graphicData>
            </a:graphic>
          </wp:inline>
        </w:drawing>
      </w:r>
    </w:p>
    <w:p w14:paraId="41A5A247" w14:textId="1B0892F1" w:rsidR="00DB22AA" w:rsidRDefault="00DB22AA" w:rsidP="00DB22AA">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PDCCH monitoring pattern</w:t>
      </w:r>
    </w:p>
    <w:p w14:paraId="5C84B5C9" w14:textId="47B64C2D" w:rsidR="0041274A" w:rsidRDefault="0041274A" w:rsidP="0041274A">
      <w:pPr>
        <w:pStyle w:val="BodyText"/>
        <w:rPr>
          <w:lang w:val="en-US"/>
        </w:rPr>
      </w:pPr>
      <w:r w:rsidRPr="00CF7205">
        <w:rPr>
          <w:lang w:val="en-US"/>
        </w:rPr>
        <w:t>If the configurable monitoring pattern</w:t>
      </w:r>
      <w:r w:rsidR="009F055B">
        <w:rPr>
          <w:lang w:val="en-US"/>
        </w:rPr>
        <w:t xml:space="preserve"> length</w:t>
      </w:r>
      <w:r w:rsidRPr="00CF7205">
        <w:rPr>
          <w:lang w:val="en-US"/>
        </w:rPr>
        <w:t xml:space="preserve"> is restricted to 1ms (one </w:t>
      </w:r>
      <w:proofErr w:type="spellStart"/>
      <w:r w:rsidRPr="00CF7205">
        <w:rPr>
          <w:lang w:val="en-US"/>
        </w:rPr>
        <w:t>subframe</w:t>
      </w:r>
      <w:proofErr w:type="spellEnd"/>
      <w:r w:rsidRPr="00CF7205">
        <w:rPr>
          <w:lang w:val="en-US"/>
        </w:rPr>
        <w:t xml:space="preserve">), a bitmap would need to be </w:t>
      </w:r>
      <w:r w:rsidR="00CF7205" w:rsidRPr="00CF7205">
        <w:rPr>
          <w:lang w:val="en-US"/>
        </w:rPr>
        <w:t>up to</w:t>
      </w:r>
      <w:r w:rsidRPr="00CF7205">
        <w:rPr>
          <w:lang w:val="en-US"/>
        </w:rPr>
        <w:t xml:space="preserve"> 2</w:t>
      </w:r>
      <w:r w:rsidRPr="00CF7205">
        <w:rPr>
          <w:vertAlign w:val="superscript"/>
          <w:lang w:val="en-US"/>
        </w:rPr>
        <w:t>n</w:t>
      </w:r>
      <w:r w:rsidRPr="00CF7205">
        <w:rPr>
          <w:lang w:val="en-US"/>
        </w:rPr>
        <w:t>*14 bits depending on the numerology</w:t>
      </w:r>
      <w:r w:rsidR="00776C65">
        <w:rPr>
          <w:lang w:val="en-US"/>
        </w:rPr>
        <w:t xml:space="preserve"> and cyclic prefix</w:t>
      </w:r>
      <w:r w:rsidRPr="00CF7205">
        <w:rPr>
          <w:lang w:val="en-US"/>
        </w:rPr>
        <w:t xml:space="preserve"> the bitmap should be valid for. This would, for n=0, (SCS = 15kHz), offer no flexibility in terms of monitoring patterns</w:t>
      </w:r>
      <w:r w:rsidR="00CF7205" w:rsidRPr="00CF7205">
        <w:rPr>
          <w:lang w:val="en-US"/>
        </w:rPr>
        <w:t xml:space="preserve"> between </w:t>
      </w:r>
      <w:proofErr w:type="spellStart"/>
      <w:r w:rsidR="00CF7205" w:rsidRPr="00CF7205">
        <w:rPr>
          <w:lang w:val="en-US"/>
        </w:rPr>
        <w:t>subframes</w:t>
      </w:r>
      <w:proofErr w:type="spellEnd"/>
      <w:r w:rsidR="00CF7205" w:rsidRPr="00CF7205">
        <w:rPr>
          <w:lang w:val="en-US"/>
        </w:rPr>
        <w:t xml:space="preserve"> of 1ms</w:t>
      </w:r>
      <w:r w:rsidRPr="00CF7205">
        <w:rPr>
          <w:lang w:val="en-US"/>
        </w:rPr>
        <w:t>, i.e. all possible PDCCH occasion need to be monitored</w:t>
      </w:r>
      <w:r w:rsidR="00D24544">
        <w:rPr>
          <w:lang w:val="en-US"/>
        </w:rPr>
        <w:t xml:space="preserve"> as the pattern would repeat every </w:t>
      </w:r>
      <w:proofErr w:type="spellStart"/>
      <w:r w:rsidR="00D24544">
        <w:rPr>
          <w:lang w:val="en-US"/>
        </w:rPr>
        <w:t>subframe</w:t>
      </w:r>
      <w:proofErr w:type="spellEnd"/>
      <w:r w:rsidRPr="00CF7205">
        <w:rPr>
          <w:lang w:val="en-US"/>
        </w:rPr>
        <w:t>.</w:t>
      </w:r>
      <w:r w:rsidR="00776C65">
        <w:rPr>
          <w:lang w:val="en-US"/>
        </w:rPr>
        <w:t xml:space="preserve"> If, on the other hand, the PDCCH monitoring pattern would span more than 1ms energy saving</w:t>
      </w:r>
      <w:r w:rsidR="002D3D1A">
        <w:rPr>
          <w:lang w:val="en-US"/>
        </w:rPr>
        <w:t>s</w:t>
      </w:r>
      <w:r w:rsidR="00776C65">
        <w:rPr>
          <w:lang w:val="en-US"/>
        </w:rPr>
        <w:t xml:space="preserve"> could be made by using a sparse monitoring pattern.</w:t>
      </w:r>
      <w:r w:rsidRPr="00CF7205">
        <w:rPr>
          <w:lang w:val="en-US"/>
        </w:rPr>
        <w:t xml:space="preserve"> To allow for monitoring patterns even for n=0, the configured pattern would need span more than one </w:t>
      </w:r>
      <w:proofErr w:type="spellStart"/>
      <w:r w:rsidRPr="00CF7205">
        <w:rPr>
          <w:lang w:val="en-US"/>
        </w:rPr>
        <w:t>subframe</w:t>
      </w:r>
      <w:proofErr w:type="spellEnd"/>
      <w:r w:rsidRPr="00CF7205">
        <w:rPr>
          <w:lang w:val="en-US"/>
        </w:rPr>
        <w:t xml:space="preserve"> but would then also require a bitmap of size (14 to 2</w:t>
      </w:r>
      <w:r w:rsidRPr="00CF7205">
        <w:rPr>
          <w:vertAlign w:val="superscript"/>
          <w:lang w:val="en-US"/>
        </w:rPr>
        <w:t>n</w:t>
      </w:r>
      <w:r w:rsidRPr="00CF7205">
        <w:rPr>
          <w:lang w:val="en-US"/>
        </w:rPr>
        <w:t>*</w:t>
      </w:r>
      <w:proofErr w:type="gramStart"/>
      <w:r w:rsidRPr="00CF7205">
        <w:rPr>
          <w:lang w:val="en-US"/>
        </w:rPr>
        <w:t>14)*</w:t>
      </w:r>
      <w:proofErr w:type="gramEnd"/>
      <w:r w:rsidRPr="00CF7205">
        <w:rPr>
          <w:lang w:val="en-US"/>
        </w:rPr>
        <w:t>#sf bits</w:t>
      </w:r>
      <w:r w:rsidR="001A49E7">
        <w:rPr>
          <w:lang w:val="en-US"/>
        </w:rPr>
        <w:t xml:space="preserve"> if full flexibility is desired</w:t>
      </w:r>
      <w:r>
        <w:rPr>
          <w:lang w:val="en-US"/>
        </w:rPr>
        <w:t>.</w:t>
      </w:r>
      <w:r w:rsidR="001A49E7">
        <w:rPr>
          <w:lang w:val="en-US"/>
        </w:rPr>
        <w:t xml:space="preserve"> On the other </w:t>
      </w:r>
      <w:r w:rsidR="00655F68">
        <w:rPr>
          <w:lang w:val="en-US"/>
        </w:rPr>
        <w:t>hand,</w:t>
      </w:r>
      <w:r w:rsidR="001A49E7">
        <w:rPr>
          <w:lang w:val="en-US"/>
        </w:rPr>
        <w:t xml:space="preserve"> and at the cost of flexibility, this bitmap size can be reduced if a smaller set of standardized patterns are agreed on.</w:t>
      </w:r>
    </w:p>
    <w:p w14:paraId="0B57ED6D" w14:textId="666864DC" w:rsidR="00655F68" w:rsidRPr="00776C65" w:rsidRDefault="002D3D1A" w:rsidP="002D3D1A">
      <w:pPr>
        <w:pStyle w:val="BodyText"/>
        <w:rPr>
          <w:lang w:val="en-US"/>
        </w:rPr>
      </w:pPr>
      <w:r>
        <w:rPr>
          <w:lang w:val="en-US"/>
        </w:rPr>
        <w:t>The PDCCH monitoring pattern could be used for both</w:t>
      </w:r>
      <w:r w:rsidR="0041274A">
        <w:rPr>
          <w:lang w:val="en-US"/>
        </w:rPr>
        <w:t xml:space="preserve"> FDD and TDD</w:t>
      </w:r>
      <w:r>
        <w:rPr>
          <w:lang w:val="en-US"/>
        </w:rPr>
        <w:t xml:space="preserve"> </w:t>
      </w:r>
      <w:r w:rsidR="008F63BC">
        <w:rPr>
          <w:lang w:val="en-US"/>
        </w:rPr>
        <w:t>with</w:t>
      </w:r>
      <w:r>
        <w:rPr>
          <w:lang w:val="en-US"/>
        </w:rPr>
        <w:t xml:space="preserve"> some consideration </w:t>
      </w:r>
      <w:r w:rsidR="008F63BC">
        <w:rPr>
          <w:lang w:val="en-US"/>
        </w:rPr>
        <w:t xml:space="preserve">taken </w:t>
      </w:r>
      <w:r>
        <w:rPr>
          <w:lang w:val="en-US"/>
        </w:rPr>
        <w:t>on the</w:t>
      </w:r>
      <w:r w:rsidR="008F63BC">
        <w:rPr>
          <w:lang w:val="en-US"/>
        </w:rPr>
        <w:t xml:space="preserve"> length of the </w:t>
      </w:r>
      <w:r>
        <w:rPr>
          <w:lang w:val="en-US"/>
        </w:rPr>
        <w:t>monitoring pattern</w:t>
      </w:r>
      <w:r w:rsidR="008F63BC">
        <w:rPr>
          <w:lang w:val="en-US"/>
        </w:rPr>
        <w:t>.</w:t>
      </w:r>
      <w:r>
        <w:rPr>
          <w:lang w:val="en-US"/>
        </w:rPr>
        <w:t xml:space="preserve">  </w:t>
      </w:r>
    </w:p>
    <w:p w14:paraId="36D6F2BE" w14:textId="14604D60" w:rsidR="0011431E" w:rsidRDefault="0011431E" w:rsidP="0011431E">
      <w:r>
        <w:t xml:space="preserve">If </w:t>
      </w:r>
      <w:r w:rsidR="008F63BC">
        <w:t>a</w:t>
      </w:r>
      <w:r>
        <w:t xml:space="preserve"> UE is configured to use more than one numerology for reception and/or transmission, a set of PDCCH monitoring patterns could be configured per numerology</w:t>
      </w:r>
      <w:r w:rsidR="00B3410D">
        <w:t>,</w:t>
      </w:r>
      <w:r w:rsidR="008F63BC">
        <w:t xml:space="preserve"> or</w:t>
      </w:r>
      <w:r w:rsidR="00B3410D">
        <w:t>,</w:t>
      </w:r>
      <w:r w:rsidR="008F63BC">
        <w:t xml:space="preserve"> the same pattern could be used regardless of numerology</w:t>
      </w:r>
      <w:r>
        <w:t xml:space="preserve">. </w:t>
      </w:r>
      <w:r w:rsidR="00EF49B4">
        <w:t>Given that the PDCCH is mapped the same across numerologies,</w:t>
      </w:r>
      <w:r w:rsidR="00B3410D">
        <w:t xml:space="preserve"> i.e. the same OFDM symbols within a slot,</w:t>
      </w:r>
      <w:r w:rsidR="00EF49B4">
        <w:t xml:space="preserve"> the one and the same PDCCH monitoring pattern could be used for any configuration</w:t>
      </w:r>
      <w:r w:rsidR="00B3410D">
        <w:t xml:space="preserve"> resulting in a numerology independent PDCCH monitoring pattern</w:t>
      </w:r>
      <w:r w:rsidR="00EF49B4">
        <w:t>.</w:t>
      </w:r>
      <w:r w:rsidR="00CA2C31">
        <w:t xml:space="preserve"> </w:t>
      </w:r>
      <w:r>
        <w:t xml:space="preserve">The UE could simultaneously monitor the PDCCH for </w:t>
      </w:r>
      <w:r w:rsidR="00EF141C">
        <w:t>each</w:t>
      </w:r>
      <w:r>
        <w:t xml:space="preserve"> numerolog</w:t>
      </w:r>
      <w:r w:rsidR="00EF141C">
        <w:t>y</w:t>
      </w:r>
      <w:r>
        <w:t xml:space="preserve"> according to </w:t>
      </w:r>
      <w:r w:rsidR="00EF141C">
        <w:t>the patterns</w:t>
      </w:r>
      <w:r>
        <w:t xml:space="preserve"> configured. </w:t>
      </w:r>
    </w:p>
    <w:p w14:paraId="45C78C0E" w14:textId="3F1F3BB2" w:rsidR="008B5BB8" w:rsidRDefault="008B5BB8" w:rsidP="008B5BB8">
      <w:pPr>
        <w:pStyle w:val="BodyText"/>
      </w:pPr>
      <w:r>
        <w:t>It is also possible to use the PDCCH monitoring occasions as a way to describe how MAC is triggered to perform certain actions. Several procedures in 36.321 are described as some kind of for-loops in a sense, example from section "5.3.1 DL assignment reception":</w:t>
      </w:r>
    </w:p>
    <w:p w14:paraId="1354CFC1" w14:textId="77777777" w:rsidR="008B5BB8" w:rsidRPr="002F4F3B" w:rsidRDefault="008B5BB8" w:rsidP="008B5BB8">
      <w:pPr>
        <w:ind w:left="567"/>
        <w:rPr>
          <w:noProof/>
        </w:rPr>
      </w:pPr>
      <w:r w:rsidRPr="002F4F3B">
        <w:rPr>
          <w:noProof/>
        </w:rPr>
        <w:t xml:space="preserve">When the </w:t>
      </w:r>
      <w:r>
        <w:rPr>
          <w:noProof/>
        </w:rPr>
        <w:t>MAC entity</w:t>
      </w:r>
      <w:r w:rsidRPr="002F4F3B">
        <w:rPr>
          <w:noProof/>
        </w:rPr>
        <w:t xml:space="preserve"> has a C-RNTI, Semi-Persistent Scheduling C-RNTI, or Temporary C-RNTI, </w:t>
      </w:r>
      <w:r w:rsidRPr="00192497">
        <w:rPr>
          <w:noProof/>
          <w:highlight w:val="yellow"/>
        </w:rPr>
        <w:t>the MAC entity shall for each TTI</w:t>
      </w:r>
      <w:r w:rsidRPr="002F4F3B">
        <w:rPr>
          <w:noProof/>
        </w:rPr>
        <w:t xml:space="preserve"> during which it monitors PDCCH and for each Serving Cell:</w:t>
      </w:r>
    </w:p>
    <w:p w14:paraId="37B2CA59" w14:textId="77777777" w:rsidR="008B5BB8" w:rsidRPr="002F4F3B" w:rsidRDefault="008B5BB8" w:rsidP="008B5BB8">
      <w:pPr>
        <w:pStyle w:val="B1"/>
        <w:ind w:left="1135"/>
        <w:rPr>
          <w:noProof/>
        </w:rPr>
      </w:pPr>
      <w:r w:rsidRPr="002F4F3B">
        <w:rPr>
          <w:noProof/>
        </w:rPr>
        <w:t>-</w:t>
      </w:r>
      <w:r w:rsidRPr="002F4F3B">
        <w:rPr>
          <w:noProof/>
        </w:rPr>
        <w:tab/>
        <w:t xml:space="preserve">if a downlink assignment for this TTI and this Serving Cell has been received on the PDCCH for the </w:t>
      </w:r>
      <w:r>
        <w:rPr>
          <w:noProof/>
        </w:rPr>
        <w:t>MAC entity</w:t>
      </w:r>
      <w:r w:rsidRPr="002F4F3B">
        <w:rPr>
          <w:noProof/>
        </w:rPr>
        <w:t>’s C-RNTI, or Temporary C</w:t>
      </w:r>
      <w:r w:rsidRPr="002F4F3B">
        <w:rPr>
          <w:noProof/>
        </w:rPr>
        <w:noBreakHyphen/>
        <w:t>RNTI:</w:t>
      </w:r>
    </w:p>
    <w:p w14:paraId="5CBB2511" w14:textId="309A00E9" w:rsidR="008B5BB8" w:rsidRDefault="008B5BB8" w:rsidP="008B5BB8">
      <w:pPr>
        <w:pStyle w:val="BodyText"/>
      </w:pPr>
      <w:r>
        <w:t>Instead this can be rewritten as:</w:t>
      </w:r>
    </w:p>
    <w:p w14:paraId="1990E295" w14:textId="39CE5750" w:rsidR="008B5BB8" w:rsidRPr="002F4F3B" w:rsidRDefault="008B5BB8" w:rsidP="008B5BB8">
      <w:pPr>
        <w:ind w:left="567"/>
        <w:rPr>
          <w:noProof/>
        </w:rPr>
      </w:pPr>
      <w:r w:rsidRPr="002F4F3B">
        <w:rPr>
          <w:noProof/>
        </w:rPr>
        <w:t xml:space="preserve">When the </w:t>
      </w:r>
      <w:r>
        <w:rPr>
          <w:noProof/>
        </w:rPr>
        <w:t>MAC entity</w:t>
      </w:r>
      <w:r w:rsidRPr="002F4F3B">
        <w:rPr>
          <w:noProof/>
        </w:rPr>
        <w:t xml:space="preserve"> has a C-RNTI, Semi-Persistent Schedul</w:t>
      </w:r>
      <w:r>
        <w:rPr>
          <w:noProof/>
        </w:rPr>
        <w:t xml:space="preserve">ing C-RNTI, or Temporary C-RNTI </w:t>
      </w:r>
      <w:r w:rsidRPr="002F4F3B">
        <w:rPr>
          <w:noProof/>
        </w:rPr>
        <w:t>and for each Serving Cell:</w:t>
      </w:r>
    </w:p>
    <w:p w14:paraId="6651274C" w14:textId="4B65410D" w:rsidR="008B5BB8" w:rsidRPr="002F4F3B" w:rsidRDefault="008B5BB8" w:rsidP="008B5BB8">
      <w:pPr>
        <w:pStyle w:val="B1"/>
        <w:ind w:left="1135"/>
        <w:rPr>
          <w:noProof/>
        </w:rPr>
      </w:pPr>
      <w:r w:rsidRPr="002F4F3B">
        <w:rPr>
          <w:noProof/>
        </w:rPr>
        <w:t>-</w:t>
      </w:r>
      <w:r w:rsidRPr="002F4F3B">
        <w:rPr>
          <w:noProof/>
        </w:rPr>
        <w:tab/>
        <w:t xml:space="preserve">if </w:t>
      </w:r>
      <w:r w:rsidRPr="008B5BB8">
        <w:rPr>
          <w:noProof/>
          <w:highlight w:val="yellow"/>
        </w:rPr>
        <w:t>this PDCCH monitoring occasion indicates</w:t>
      </w:r>
      <w:r>
        <w:rPr>
          <w:noProof/>
        </w:rPr>
        <w:t xml:space="preserve"> </w:t>
      </w:r>
      <w:r w:rsidRPr="002F4F3B">
        <w:rPr>
          <w:noProof/>
        </w:rPr>
        <w:t xml:space="preserve">a downlink assignment for this Serving Cell for the </w:t>
      </w:r>
      <w:r>
        <w:rPr>
          <w:noProof/>
        </w:rPr>
        <w:t>MAC entity</w:t>
      </w:r>
      <w:r w:rsidRPr="002F4F3B">
        <w:rPr>
          <w:noProof/>
        </w:rPr>
        <w:t>’s C-RNTI, or Temporary C</w:t>
      </w:r>
      <w:r w:rsidRPr="002F4F3B">
        <w:rPr>
          <w:noProof/>
        </w:rPr>
        <w:noBreakHyphen/>
        <w:t>RNTI:</w:t>
      </w:r>
    </w:p>
    <w:p w14:paraId="61098AC0" w14:textId="7E870DA9" w:rsidR="008B5BB8" w:rsidRDefault="008B5BB8" w:rsidP="001931AF">
      <w:pPr>
        <w:pStyle w:val="BodyText"/>
      </w:pPr>
      <w:r>
        <w:t xml:space="preserve">We think this has two benefits. First of </w:t>
      </w:r>
      <w:r w:rsidR="001931AF">
        <w:t>all,</w:t>
      </w:r>
      <w:r>
        <w:t xml:space="preserve"> the term "TTI" is avoided which can be beneficial when specifying a system where the TTI is varied. Alternatively, the term has to be defined in a more stringent fashion than in LTE. Secondly, </w:t>
      </w:r>
      <w:r w:rsidR="001931AF">
        <w:t xml:space="preserve">this allows for NR MAC to be </w:t>
      </w:r>
      <w:r>
        <w:t>specified in a more event-triggered way. We thi</w:t>
      </w:r>
      <w:r w:rsidR="001931AF">
        <w:t xml:space="preserve">nk that could be simpler and more future-proof. </w:t>
      </w:r>
      <w:r>
        <w:t>We recognize that this is perhaps stage-3 details of how to write the specification</w:t>
      </w:r>
      <w:r w:rsidR="001931AF">
        <w:t xml:space="preserve"> and it requires more study than this short example</w:t>
      </w:r>
      <w:r>
        <w:t>, but as it can be viewed as a significant shift from how LTE MAC is described we think it would be good to start early.</w:t>
      </w:r>
    </w:p>
    <w:p w14:paraId="1BF75243" w14:textId="7869E694" w:rsidR="00D446F3" w:rsidRDefault="001A08B0" w:rsidP="001931AF">
      <w:pPr>
        <w:pStyle w:val="Heading2"/>
        <w:rPr>
          <w:rFonts w:eastAsia="MS Mincho"/>
          <w:lang w:val="en-US"/>
        </w:rPr>
      </w:pPr>
      <w:r>
        <w:rPr>
          <w:rFonts w:eastAsia="MS Mincho"/>
          <w:lang w:val="en-US"/>
        </w:rPr>
        <w:t xml:space="preserve">Layer </w:t>
      </w:r>
      <w:r w:rsidR="001A49E7">
        <w:rPr>
          <w:rFonts w:eastAsia="MS Mincho"/>
          <w:lang w:val="en-US"/>
        </w:rPr>
        <w:t>2</w:t>
      </w:r>
      <w:r>
        <w:rPr>
          <w:rFonts w:eastAsia="MS Mincho"/>
          <w:lang w:val="en-US"/>
        </w:rPr>
        <w:t xml:space="preserve"> </w:t>
      </w:r>
      <w:r w:rsidRPr="001931AF">
        <w:rPr>
          <w:rFonts w:eastAsia="MS Mincho"/>
        </w:rPr>
        <w:t>timers</w:t>
      </w:r>
    </w:p>
    <w:p w14:paraId="0CCD82D7" w14:textId="7D84EF83" w:rsidR="00D86B37" w:rsidRDefault="0086609A" w:rsidP="008B657B">
      <w:pPr>
        <w:pStyle w:val="BodyText"/>
        <w:rPr>
          <w:lang w:val="en-US"/>
        </w:rPr>
      </w:pPr>
      <w:r>
        <w:rPr>
          <w:lang w:val="en-US"/>
        </w:rPr>
        <w:t>In general</w:t>
      </w:r>
      <w:r w:rsidR="00415E91">
        <w:rPr>
          <w:lang w:val="en-US"/>
        </w:rPr>
        <w:t>,</w:t>
      </w:r>
      <w:r>
        <w:rPr>
          <w:lang w:val="en-US"/>
        </w:rPr>
        <w:t xml:space="preserve"> all layer 2 timers adopted from LTE to NR need to be analyzed so that they can be configured suitable for all numerologies used by NR, i.e. some timers might need to be configured with a shorter time duration when the slot duration decreases due to increased subcarrier spacing. Some layer 2 timers</w:t>
      </w:r>
      <w:r w:rsidR="00D86B37">
        <w:rPr>
          <w:lang w:val="en-US"/>
        </w:rPr>
        <w:t xml:space="preserve"> are </w:t>
      </w:r>
      <w:r>
        <w:rPr>
          <w:lang w:val="en-US"/>
        </w:rPr>
        <w:t xml:space="preserve">directly </w:t>
      </w:r>
      <w:r w:rsidR="00D86B37">
        <w:rPr>
          <w:lang w:val="en-US"/>
        </w:rPr>
        <w:t xml:space="preserve">affected by having a </w:t>
      </w:r>
      <w:proofErr w:type="spellStart"/>
      <w:r w:rsidR="00D86B37">
        <w:rPr>
          <w:lang w:val="en-US"/>
        </w:rPr>
        <w:t>subframe</w:t>
      </w:r>
      <w:proofErr w:type="spellEnd"/>
      <w:r w:rsidR="00D86B37">
        <w:rPr>
          <w:lang w:val="en-US"/>
        </w:rPr>
        <w:t xml:space="preserve"> fixed to 1ms in NR</w:t>
      </w:r>
      <w:r>
        <w:rPr>
          <w:lang w:val="en-US"/>
        </w:rPr>
        <w:t xml:space="preserve">, i.e. those configured by the use of a number of </w:t>
      </w:r>
      <w:proofErr w:type="spellStart"/>
      <w:r>
        <w:rPr>
          <w:lang w:val="en-US"/>
        </w:rPr>
        <w:t>subframes</w:t>
      </w:r>
      <w:proofErr w:type="spellEnd"/>
      <w:r>
        <w:rPr>
          <w:lang w:val="en-US"/>
        </w:rPr>
        <w:t xml:space="preserve"> or PDCCH-</w:t>
      </w:r>
      <w:proofErr w:type="spellStart"/>
      <w:r>
        <w:rPr>
          <w:lang w:val="en-US"/>
        </w:rPr>
        <w:t>subframes</w:t>
      </w:r>
      <w:proofErr w:type="spellEnd"/>
      <w:r w:rsidR="00D86B37">
        <w:rPr>
          <w:lang w:val="en-US"/>
        </w:rPr>
        <w:t xml:space="preserve">. </w:t>
      </w:r>
    </w:p>
    <w:p w14:paraId="5550450F" w14:textId="4A432C48" w:rsidR="001A002A" w:rsidRDefault="001A002A" w:rsidP="008B657B">
      <w:pPr>
        <w:pStyle w:val="BodyText"/>
        <w:rPr>
          <w:lang w:val="en-US"/>
        </w:rPr>
      </w:pPr>
      <w:r>
        <w:rPr>
          <w:lang w:val="en-US"/>
        </w:rPr>
        <w:t>In the following we briefly analyze some layer 2 timers in the light of using PDCCH monitoring occasions as the basic time unit.</w:t>
      </w:r>
    </w:p>
    <w:p w14:paraId="0F0D9964" w14:textId="77777777" w:rsidR="00C2346D" w:rsidRDefault="009D6D6C" w:rsidP="008B657B">
      <w:pPr>
        <w:pStyle w:val="Heading3"/>
      </w:pPr>
      <w:r>
        <w:t>PDCP Timers</w:t>
      </w:r>
    </w:p>
    <w:p w14:paraId="17C25331" w14:textId="7D84B105" w:rsidR="00C2346D" w:rsidRDefault="000F42D4" w:rsidP="008B657B">
      <w:r>
        <w:t>No timers in t</w:t>
      </w:r>
      <w:r w:rsidR="00581E73" w:rsidRPr="00581E73">
        <w:t>he Packet Da</w:t>
      </w:r>
      <w:r w:rsidR="00D12C40">
        <w:t>ta Convergence Protocol in</w:t>
      </w:r>
      <w:r w:rsidR="00581E73">
        <w:t xml:space="preserve"> LTE </w:t>
      </w:r>
      <w:r>
        <w:t xml:space="preserve">are configured by using the duration of a </w:t>
      </w:r>
      <w:proofErr w:type="spellStart"/>
      <w:r>
        <w:t>subframe</w:t>
      </w:r>
      <w:proofErr w:type="spellEnd"/>
      <w:r>
        <w:t xml:space="preserve"> or a PDCCH-</w:t>
      </w:r>
      <w:proofErr w:type="spellStart"/>
      <w:r>
        <w:t>subframe</w:t>
      </w:r>
      <w:proofErr w:type="spellEnd"/>
      <w:r>
        <w:t xml:space="preserve">. </w:t>
      </w:r>
      <w:r w:rsidR="00DA1786">
        <w:t xml:space="preserve">This implies that PDCP timers are unaffected by the use of PDCCH monitoring </w:t>
      </w:r>
      <w:r w:rsidR="001A002A">
        <w:t>occasions</w:t>
      </w:r>
      <w:r w:rsidR="001A2D9B">
        <w:t xml:space="preserve"> having a </w:t>
      </w:r>
      <w:r w:rsidR="00560AAF">
        <w:t xml:space="preserve">reference </w:t>
      </w:r>
      <w:proofErr w:type="spellStart"/>
      <w:r w:rsidR="001A2D9B">
        <w:t>subframe</w:t>
      </w:r>
      <w:proofErr w:type="spellEnd"/>
      <w:r w:rsidR="001A2D9B">
        <w:t xml:space="preserve"> fixed to 1ms in NR</w:t>
      </w:r>
      <w:r w:rsidR="00DA1786">
        <w:t xml:space="preserve">. </w:t>
      </w:r>
      <w:r>
        <w:t xml:space="preserve">However, </w:t>
      </w:r>
      <w:r w:rsidR="00DA1786">
        <w:t>for t</w:t>
      </w:r>
      <w:r>
        <w:t>he</w:t>
      </w:r>
      <w:r w:rsidR="00DA1786">
        <w:t xml:space="preserve"> legacy</w:t>
      </w:r>
      <w:r>
        <w:t xml:space="preserve"> timers </w:t>
      </w:r>
      <w:r w:rsidR="00DA1786">
        <w:t>that should</w:t>
      </w:r>
      <w:r>
        <w:t xml:space="preserve"> </w:t>
      </w:r>
      <w:r w:rsidR="00DA1786">
        <w:t xml:space="preserve">be </w:t>
      </w:r>
      <w:r>
        <w:t>adopted to NR</w:t>
      </w:r>
      <w:r w:rsidR="00DA1786">
        <w:t xml:space="preserve">, </w:t>
      </w:r>
      <w:r>
        <w:t xml:space="preserve">the </w:t>
      </w:r>
      <w:r w:rsidR="001A002A">
        <w:t>set of configurable values</w:t>
      </w:r>
      <w:r>
        <w:t xml:space="preserve"> </w:t>
      </w:r>
      <w:r w:rsidR="001A002A">
        <w:t>may</w:t>
      </w:r>
      <w:r w:rsidR="00DA1786">
        <w:t xml:space="preserve"> need to</w:t>
      </w:r>
      <w:r>
        <w:t xml:space="preserve"> be adapted </w:t>
      </w:r>
      <w:r w:rsidR="00DA1786">
        <w:t>for different numerologies in</w:t>
      </w:r>
      <w:r>
        <w:t xml:space="preserve"> NR.</w:t>
      </w:r>
    </w:p>
    <w:p w14:paraId="0C493E2C" w14:textId="032D4546" w:rsidR="00581E73" w:rsidRDefault="0084256B" w:rsidP="008B657B">
      <w:pPr>
        <w:pStyle w:val="Observation"/>
      </w:pPr>
      <w:bookmarkStart w:id="48" w:name="_Toc473899498"/>
      <w:r>
        <w:t>T</w:t>
      </w:r>
      <w:r w:rsidR="008911ED">
        <w:t xml:space="preserve">he </w:t>
      </w:r>
      <w:r w:rsidR="000F42D4">
        <w:t xml:space="preserve">LTE </w:t>
      </w:r>
      <w:r w:rsidR="008911ED">
        <w:t xml:space="preserve">timers </w:t>
      </w:r>
      <w:r>
        <w:t xml:space="preserve">in PDCP </w:t>
      </w:r>
      <w:r w:rsidR="008911ED">
        <w:t xml:space="preserve">configured with a duration </w:t>
      </w:r>
      <w:r>
        <w:t>in</w:t>
      </w:r>
      <w:r w:rsidR="008911ED">
        <w:t xml:space="preserve"> milliseconds will not </w:t>
      </w:r>
      <w:r w:rsidR="00560AAF">
        <w:t>be affected by the PDCCH monitoring occasions</w:t>
      </w:r>
      <w:r w:rsidR="008911ED">
        <w:t xml:space="preserve"> if ad</w:t>
      </w:r>
      <w:r w:rsidR="007B0C0A">
        <w:t>o</w:t>
      </w:r>
      <w:r w:rsidR="008911ED">
        <w:t>pted to NR.</w:t>
      </w:r>
      <w:bookmarkEnd w:id="48"/>
    </w:p>
    <w:p w14:paraId="70E2D547" w14:textId="77777777" w:rsidR="00C2346D" w:rsidRDefault="009D6D6C" w:rsidP="008B657B">
      <w:pPr>
        <w:pStyle w:val="Heading3"/>
      </w:pPr>
      <w:r>
        <w:t>RLC Timers</w:t>
      </w:r>
    </w:p>
    <w:p w14:paraId="491D06F1" w14:textId="3691E546" w:rsidR="000F42D4" w:rsidRDefault="000F42D4" w:rsidP="008B657B">
      <w:r>
        <w:t>No timers in t</w:t>
      </w:r>
      <w:r w:rsidRPr="00581E73">
        <w:t xml:space="preserve">he </w:t>
      </w:r>
      <w:r>
        <w:t xml:space="preserve">Radio Link Control Protocol in LTE are configured by using the duration of a </w:t>
      </w:r>
      <w:proofErr w:type="spellStart"/>
      <w:r>
        <w:t>subframe</w:t>
      </w:r>
      <w:proofErr w:type="spellEnd"/>
      <w:r>
        <w:t xml:space="preserve"> or a PDCCH-</w:t>
      </w:r>
      <w:proofErr w:type="spellStart"/>
      <w:r>
        <w:t>subframe</w:t>
      </w:r>
      <w:proofErr w:type="spellEnd"/>
      <w:r>
        <w:t>.</w:t>
      </w:r>
      <w:r w:rsidR="001A2D9B">
        <w:t xml:space="preserve"> This implies that RLC timers are unaffected by the use of PDCCH monitoring </w:t>
      </w:r>
      <w:r w:rsidR="00560AAF">
        <w:t xml:space="preserve">occasions </w:t>
      </w:r>
      <w:r w:rsidR="001A2D9B">
        <w:t xml:space="preserve">having a </w:t>
      </w:r>
      <w:r w:rsidR="00560AAF">
        <w:t xml:space="preserve">reference </w:t>
      </w:r>
      <w:proofErr w:type="spellStart"/>
      <w:r w:rsidR="001A2D9B">
        <w:t>subframe</w:t>
      </w:r>
      <w:proofErr w:type="spellEnd"/>
      <w:r w:rsidR="001A2D9B">
        <w:t xml:space="preserve"> fixed to 1ms in NR.</w:t>
      </w:r>
      <w:r>
        <w:t xml:space="preserve"> </w:t>
      </w:r>
      <w:r w:rsidR="00560AAF">
        <w:t>Similarly</w:t>
      </w:r>
      <w:r w:rsidR="00415E91">
        <w:t>,</w:t>
      </w:r>
      <w:r w:rsidR="00560AAF">
        <w:t xml:space="preserve"> as for PDCP timers, the set of configurable values needs to be adapted to NR.</w:t>
      </w:r>
      <w:r w:rsidR="007B0C0A">
        <w:t xml:space="preserve"> </w:t>
      </w:r>
    </w:p>
    <w:p w14:paraId="78B47C11" w14:textId="23991277" w:rsidR="00C2346D" w:rsidRPr="00DD0708" w:rsidRDefault="0088782F" w:rsidP="008B657B">
      <w:pPr>
        <w:pStyle w:val="Observation"/>
      </w:pPr>
      <w:bookmarkStart w:id="49" w:name="_Toc473899499"/>
      <w:r>
        <w:t xml:space="preserve">The </w:t>
      </w:r>
      <w:r w:rsidR="00560AAF">
        <w:t xml:space="preserve">LTE </w:t>
      </w:r>
      <w:r>
        <w:t xml:space="preserve">timers in RLC configured with a duration in milliseconds will not </w:t>
      </w:r>
      <w:r w:rsidR="00560AAF">
        <w:t>be affected by the PDCCH monitoring occasions</w:t>
      </w:r>
      <w:r>
        <w:t xml:space="preserve"> if ad</w:t>
      </w:r>
      <w:r w:rsidR="007B0C0A">
        <w:t>o</w:t>
      </w:r>
      <w:r>
        <w:t>pted to NR.</w:t>
      </w:r>
      <w:bookmarkEnd w:id="49"/>
      <w:r w:rsidR="00C2346D">
        <w:t xml:space="preserve"> </w:t>
      </w:r>
    </w:p>
    <w:p w14:paraId="3F08977B" w14:textId="3595C2FF" w:rsidR="00C2346D" w:rsidRDefault="009D6D6C" w:rsidP="008B657B">
      <w:pPr>
        <w:pStyle w:val="Heading3"/>
      </w:pPr>
      <w:r>
        <w:t>MAC Timers</w:t>
      </w:r>
    </w:p>
    <w:p w14:paraId="243A1BDD" w14:textId="326F2451" w:rsidR="00C02F29" w:rsidRDefault="004B2CAA" w:rsidP="008B657B">
      <w:r>
        <w:t>There are several timer</w:t>
      </w:r>
      <w:r w:rsidR="00240B9B">
        <w:t>s</w:t>
      </w:r>
      <w:r>
        <w:t xml:space="preserve"> in MAC that are configured by the use of </w:t>
      </w:r>
      <w:proofErr w:type="spellStart"/>
      <w:r>
        <w:t>subframe</w:t>
      </w:r>
      <w:r w:rsidR="00C02F29">
        <w:t>s</w:t>
      </w:r>
      <w:proofErr w:type="spellEnd"/>
      <w:r>
        <w:t xml:space="preserve"> or PDCCH-</w:t>
      </w:r>
      <w:proofErr w:type="spellStart"/>
      <w:r>
        <w:t>subframe</w:t>
      </w:r>
      <w:r w:rsidR="00C02F29">
        <w:t>s</w:t>
      </w:r>
      <w:proofErr w:type="spellEnd"/>
      <w:r>
        <w:t>.</w:t>
      </w:r>
      <w:r w:rsidR="00C02F29">
        <w:t xml:space="preserve"> The agreement of having a </w:t>
      </w:r>
      <w:proofErr w:type="spellStart"/>
      <w:r w:rsidR="00C02F29">
        <w:t>subframe</w:t>
      </w:r>
      <w:proofErr w:type="spellEnd"/>
      <w:r w:rsidR="00C02F29">
        <w:t xml:space="preserve"> fixed to 1ms regardless of numerology will result in a very different number of slots per millisecond and therefore a very different number of PDCCH occasions.</w:t>
      </w:r>
      <w:r w:rsidR="00560AAF">
        <w:t xml:space="preserve"> Some timers can maintain the use of milliseconds, while others would use the PDCCH monitoring occasions. This needs to be evaluated </w:t>
      </w:r>
      <w:proofErr w:type="spellStart"/>
      <w:r w:rsidR="00915EB3">
        <w:t>ona</w:t>
      </w:r>
      <w:proofErr w:type="spellEnd"/>
      <w:r w:rsidR="00915EB3">
        <w:t xml:space="preserve"> case-by-case basis in the work item phase after progress in RAN1.</w:t>
      </w:r>
    </w:p>
    <w:p w14:paraId="3B032EF2" w14:textId="697420E8" w:rsidR="003B677B" w:rsidRPr="004B2CAA" w:rsidRDefault="00915EB3" w:rsidP="008B657B">
      <w:pPr>
        <w:pStyle w:val="Proposal"/>
      </w:pPr>
      <w:bookmarkStart w:id="50" w:name="_Toc470875108"/>
      <w:bookmarkStart w:id="51" w:name="_Toc471125607"/>
      <w:bookmarkStart w:id="52" w:name="_Toc471390621"/>
      <w:bookmarkStart w:id="53" w:name="_Toc471495129"/>
      <w:bookmarkStart w:id="54" w:name="_Toc471498213"/>
      <w:bookmarkStart w:id="55" w:name="_Toc471507110"/>
      <w:bookmarkStart w:id="56" w:name="_Toc473880143"/>
      <w:r>
        <w:t>The details of timers in MAC, and in particular whether to use milliseconds or PDDCH monitoring occasions as the basic time unit, are FFS.</w:t>
      </w:r>
      <w:bookmarkEnd w:id="50"/>
      <w:bookmarkEnd w:id="51"/>
      <w:bookmarkEnd w:id="52"/>
      <w:bookmarkEnd w:id="53"/>
      <w:bookmarkEnd w:id="54"/>
      <w:bookmarkEnd w:id="55"/>
      <w:bookmarkEnd w:id="56"/>
    </w:p>
    <w:p w14:paraId="19B9BDD3" w14:textId="46F9BF6B" w:rsidR="000C1EEF" w:rsidRDefault="00915EB3" w:rsidP="008B657B">
      <w:pPr>
        <w:pStyle w:val="Heading4"/>
      </w:pPr>
      <w:r>
        <w:t xml:space="preserve">Example – </w:t>
      </w:r>
      <w:r w:rsidR="006B4C5E">
        <w:t>Connected mode DRX</w:t>
      </w:r>
    </w:p>
    <w:p w14:paraId="35130BD2" w14:textId="7452A032" w:rsidR="001C7841" w:rsidRDefault="00437678" w:rsidP="001A08B0">
      <w:r>
        <w:t xml:space="preserve">The use of PDCCH monitoring </w:t>
      </w:r>
      <w:r w:rsidR="00915EB3">
        <w:t>occasions</w:t>
      </w:r>
      <w:r>
        <w:t xml:space="preserve"> could be used for energy saving when the UE is active with receiving and or transmitting, i.e. a sparse PDCCH monitoring pattern would increase the battery lifetime but reduce the reachability and therefore increase the latency. </w:t>
      </w:r>
      <w:r w:rsidR="001A08B0">
        <w:t xml:space="preserve">If no grant or assignment is detected during a certain </w:t>
      </w:r>
      <w:r w:rsidR="00915EB3">
        <w:t xml:space="preserve">duration, i.e. a certain </w:t>
      </w:r>
      <w:r w:rsidR="001A08B0">
        <w:t xml:space="preserve">number of PDCCH monitoring </w:t>
      </w:r>
      <w:r w:rsidR="00915EB3">
        <w:t>patterns</w:t>
      </w:r>
      <w:r w:rsidR="007A7564">
        <w:t xml:space="preserve"> </w:t>
      </w:r>
      <w:r w:rsidR="001A08B0">
        <w:t>(</w:t>
      </w:r>
      <w:r w:rsidR="00001AF1">
        <w:t xml:space="preserve">specified by </w:t>
      </w:r>
      <w:proofErr w:type="spellStart"/>
      <w:r w:rsidR="001A08B0">
        <w:t>drx-InactivityTimer</w:t>
      </w:r>
      <w:proofErr w:type="spellEnd"/>
      <w:r w:rsidR="001A08B0">
        <w:t xml:space="preserve">), the UE </w:t>
      </w:r>
      <w:r w:rsidR="00915EB3">
        <w:t xml:space="preserve">could enter a power saving mode, equivalent to </w:t>
      </w:r>
      <w:r>
        <w:t xml:space="preserve">connected mode </w:t>
      </w:r>
      <w:r w:rsidR="001A08B0">
        <w:t xml:space="preserve">DRX. While in </w:t>
      </w:r>
      <w:r w:rsidR="00915EB3">
        <w:t>this power saving mode</w:t>
      </w:r>
      <w:r w:rsidR="001A08B0">
        <w:t xml:space="preserve"> the UE could</w:t>
      </w:r>
      <w:r>
        <w:t xml:space="preserve"> be configured to</w:t>
      </w:r>
      <w:r w:rsidR="001A08B0">
        <w:t xml:space="preserve"> use a </w:t>
      </w:r>
      <w:r w:rsidR="008B657B">
        <w:t>sparser</w:t>
      </w:r>
      <w:r w:rsidR="001A08B0">
        <w:t xml:space="preserve"> PDCCH monitoring pattern for a certain time duration. </w:t>
      </w:r>
    </w:p>
    <w:p w14:paraId="69FEBF8E" w14:textId="3FB2BA0F" w:rsidR="00881685" w:rsidRDefault="001A08B0" w:rsidP="00782737">
      <w:r>
        <w:t xml:space="preserve">If a grant or assignment is detected the UE would </w:t>
      </w:r>
      <w:r w:rsidR="00F45088">
        <w:t xml:space="preserve">leave the </w:t>
      </w:r>
      <w:r w:rsidR="008B657B">
        <w:t>power saving mode</w:t>
      </w:r>
      <w:r w:rsidR="00F45088">
        <w:t xml:space="preserve"> and </w:t>
      </w:r>
      <w:r>
        <w:t>start decoding the PDCCH according to the PDCCH monitoring patter</w:t>
      </w:r>
      <w:r w:rsidR="008B657B">
        <w:t>n</w:t>
      </w:r>
      <w:r>
        <w:t xml:space="preserve"> in the </w:t>
      </w:r>
      <w:r w:rsidR="008B657B">
        <w:t>active</w:t>
      </w:r>
      <w:r>
        <w:t xml:space="preserve"> mode. </w:t>
      </w:r>
    </w:p>
    <w:p w14:paraId="5EB0AE4C" w14:textId="5FCCDC0C" w:rsidR="00416FA0" w:rsidRPr="00881685" w:rsidRDefault="00416FA0" w:rsidP="00003E72">
      <w:pPr>
        <w:pStyle w:val="Proposal"/>
      </w:pPr>
      <w:bookmarkStart w:id="57" w:name="_Toc471125608"/>
      <w:bookmarkStart w:id="58" w:name="_Toc471390622"/>
      <w:bookmarkStart w:id="59" w:name="_Toc471495130"/>
      <w:bookmarkStart w:id="60" w:name="_Toc471498214"/>
      <w:bookmarkStart w:id="61" w:name="_Toc471507111"/>
      <w:bookmarkStart w:id="62" w:name="_Toc473880144"/>
      <w:r>
        <w:t xml:space="preserve">RAN2 to </w:t>
      </w:r>
      <w:r w:rsidR="008B657B">
        <w:t xml:space="preserve">define power saving solutions using </w:t>
      </w:r>
      <w:r>
        <w:t>PDCCH monitoring pattern.</w:t>
      </w:r>
      <w:bookmarkEnd w:id="57"/>
      <w:bookmarkEnd w:id="58"/>
      <w:bookmarkEnd w:id="59"/>
      <w:bookmarkEnd w:id="60"/>
      <w:bookmarkEnd w:id="61"/>
      <w:bookmarkEnd w:id="62"/>
    </w:p>
    <w:p w14:paraId="6D07A8D6" w14:textId="77777777" w:rsidR="00C2346D" w:rsidRPr="00CE0424" w:rsidRDefault="00C2346D" w:rsidP="00C2346D">
      <w:pPr>
        <w:pStyle w:val="Heading1"/>
      </w:pPr>
      <w:r w:rsidRPr="00CE0424">
        <w:t>Conclusion</w:t>
      </w:r>
    </w:p>
    <w:p w14:paraId="59E51C6A" w14:textId="77777777" w:rsidR="00C2346D" w:rsidRDefault="00C2346D" w:rsidP="00C2346D">
      <w:r>
        <w:t xml:space="preserve">We </w:t>
      </w:r>
      <w:r w:rsidR="00231198">
        <w:t>have the following proposals and observations</w:t>
      </w:r>
      <w:r>
        <w:t>:</w:t>
      </w:r>
    </w:p>
    <w:p w14:paraId="030973FD" w14:textId="1B3BA3E6" w:rsidR="00244412" w:rsidRDefault="00231198">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"Observation;1" </w:instrText>
      </w:r>
      <w:r>
        <w:rPr>
          <w:b w:val="0"/>
          <w:noProof w:val="0"/>
          <w:szCs w:val="20"/>
          <w:lang w:val="en-GB"/>
        </w:rPr>
        <w:fldChar w:fldCharType="separate"/>
      </w:r>
      <w:hyperlink w:anchor="_Toc473899497" w:history="1">
        <w:r w:rsidR="00244412" w:rsidRPr="00341C9A">
          <w:rPr>
            <w:rStyle w:val="Hyperlink"/>
          </w:rPr>
          <w:t>Observation 1</w:t>
        </w:r>
        <w:r w:rsidR="00244412">
          <w:rPr>
            <w:rFonts w:asciiTheme="minorHAnsi" w:eastAsiaTheme="minorEastAsia" w:hAnsiTheme="minorHAnsi" w:cstheme="minorBidi"/>
            <w:b w:val="0"/>
            <w:sz w:val="22"/>
            <w:lang w:val="sv-SE"/>
          </w:rPr>
          <w:tab/>
        </w:r>
        <w:r w:rsidR="00244412" w:rsidRPr="00341C9A">
          <w:rPr>
            <w:rStyle w:val="Hyperlink"/>
            <w:lang w:val="en-US"/>
          </w:rPr>
          <w:t>It would be desirable to have a timer configuration in NR independent of numerology and TTI, e.g. to use the PDCCH monitoring occasion as the time unit.</w:t>
        </w:r>
      </w:hyperlink>
    </w:p>
    <w:p w14:paraId="1CB370FA" w14:textId="0312C632" w:rsidR="00244412" w:rsidRDefault="00244412">
      <w:pPr>
        <w:pStyle w:val="TOC1"/>
        <w:rPr>
          <w:rFonts w:asciiTheme="minorHAnsi" w:eastAsiaTheme="minorEastAsia" w:hAnsiTheme="minorHAnsi" w:cstheme="minorBidi"/>
          <w:b w:val="0"/>
          <w:sz w:val="22"/>
          <w:lang w:val="sv-SE"/>
        </w:rPr>
      </w:pPr>
      <w:hyperlink w:anchor="_Toc473899498" w:history="1">
        <w:r w:rsidRPr="00341C9A">
          <w:rPr>
            <w:rStyle w:val="Hyperlink"/>
          </w:rPr>
          <w:t>Observation 2</w:t>
        </w:r>
        <w:r>
          <w:rPr>
            <w:rFonts w:asciiTheme="minorHAnsi" w:eastAsiaTheme="minorEastAsia" w:hAnsiTheme="minorHAnsi" w:cstheme="minorBidi"/>
            <w:b w:val="0"/>
            <w:sz w:val="22"/>
            <w:lang w:val="sv-SE"/>
          </w:rPr>
          <w:tab/>
        </w:r>
        <w:r w:rsidRPr="00341C9A">
          <w:rPr>
            <w:rStyle w:val="Hyperlink"/>
          </w:rPr>
          <w:t>The LTE timers in PDCP configured with a duration in milliseconds will not be affected by the PDCCH monitoring occasions if adopted to NR.</w:t>
        </w:r>
      </w:hyperlink>
    </w:p>
    <w:p w14:paraId="2B01E5EA" w14:textId="707EAA52" w:rsidR="00244412" w:rsidRDefault="00244412">
      <w:pPr>
        <w:pStyle w:val="TOC1"/>
        <w:rPr>
          <w:rFonts w:asciiTheme="minorHAnsi" w:eastAsiaTheme="minorEastAsia" w:hAnsiTheme="minorHAnsi" w:cstheme="minorBidi"/>
          <w:b w:val="0"/>
          <w:sz w:val="22"/>
          <w:lang w:val="sv-SE"/>
        </w:rPr>
      </w:pPr>
      <w:hyperlink w:anchor="_Toc473899499" w:history="1">
        <w:r w:rsidRPr="00341C9A">
          <w:rPr>
            <w:rStyle w:val="Hyperlink"/>
          </w:rPr>
          <w:t>Observation 3</w:t>
        </w:r>
        <w:r>
          <w:rPr>
            <w:rFonts w:asciiTheme="minorHAnsi" w:eastAsiaTheme="minorEastAsia" w:hAnsiTheme="minorHAnsi" w:cstheme="minorBidi"/>
            <w:b w:val="0"/>
            <w:sz w:val="22"/>
            <w:lang w:val="sv-SE"/>
          </w:rPr>
          <w:tab/>
        </w:r>
        <w:r w:rsidRPr="00341C9A">
          <w:rPr>
            <w:rStyle w:val="Hyperlink"/>
          </w:rPr>
          <w:t>The LTE timers in RLC configured with a duration in milliseconds will not be affected by the PDCCH monitoring occasions if adopted to NR.</w:t>
        </w:r>
      </w:hyperlink>
    </w:p>
    <w:p w14:paraId="73CA9E71" w14:textId="788E380E" w:rsidR="00231198" w:rsidRPr="00DD0708" w:rsidRDefault="00231198" w:rsidP="00231198">
      <w:r>
        <w:rPr>
          <w:b/>
        </w:rPr>
        <w:fldChar w:fldCharType="end"/>
      </w:r>
    </w:p>
    <w:p w14:paraId="44841E7C" w14:textId="77777777" w:rsidR="00DC7F2C" w:rsidRPr="00DC7F2C" w:rsidRDefault="00C2346D">
      <w:pPr>
        <w:pStyle w:val="TOC1"/>
        <w:rPr>
          <w:rFonts w:asciiTheme="minorHAnsi" w:eastAsiaTheme="minorEastAsia" w:hAnsiTheme="minorHAnsi" w:cstheme="minorBidi"/>
          <w:b w:val="0"/>
          <w:sz w:val="22"/>
        </w:rPr>
      </w:pPr>
      <w:r>
        <w:fldChar w:fldCharType="begin"/>
      </w:r>
      <w:r>
        <w:instrText xml:space="preserve"> TOC \f \n \p " " \t "Proposal;1" </w:instrText>
      </w:r>
      <w:r>
        <w:fldChar w:fldCharType="separate"/>
      </w:r>
      <w:r w:rsidR="00DC7F2C">
        <w:t>Proposal 1</w:t>
      </w:r>
      <w:r w:rsidR="00DC7F2C" w:rsidRPr="00DC7F2C">
        <w:rPr>
          <w:rFonts w:asciiTheme="minorHAnsi" w:eastAsiaTheme="minorEastAsia" w:hAnsiTheme="minorHAnsi" w:cstheme="minorBidi"/>
          <w:b w:val="0"/>
          <w:sz w:val="22"/>
        </w:rPr>
        <w:tab/>
      </w:r>
      <w:r w:rsidR="00DC7F2C">
        <w:t>NR should use "PDCCH monitoring occasions" to receive DL control information and trigger corresponding actions in NR MAC.</w:t>
      </w:r>
    </w:p>
    <w:p w14:paraId="1B9266CC" w14:textId="77777777" w:rsidR="00DC7F2C" w:rsidRPr="00DC7F2C" w:rsidRDefault="00DC7F2C">
      <w:pPr>
        <w:pStyle w:val="TOC1"/>
        <w:rPr>
          <w:rFonts w:asciiTheme="minorHAnsi" w:eastAsiaTheme="minorEastAsia" w:hAnsiTheme="minorHAnsi" w:cstheme="minorBidi"/>
          <w:b w:val="0"/>
          <w:sz w:val="22"/>
        </w:rPr>
      </w:pPr>
      <w:r>
        <w:t>Proposal 2</w:t>
      </w:r>
      <w:r w:rsidRPr="00DC7F2C">
        <w:rPr>
          <w:rFonts w:asciiTheme="minorHAnsi" w:eastAsiaTheme="minorEastAsia" w:hAnsiTheme="minorHAnsi" w:cstheme="minorBidi"/>
          <w:b w:val="0"/>
          <w:sz w:val="22"/>
        </w:rPr>
        <w:tab/>
      </w:r>
      <w:r>
        <w:t>In NR, RRC signalling and MAC CEs can be used to the configure and control the PDCCH monitoring patterns used by the UE.</w:t>
      </w:r>
    </w:p>
    <w:p w14:paraId="5A7E5B3A" w14:textId="77777777" w:rsidR="00DC7F2C" w:rsidRPr="00DC7F2C" w:rsidRDefault="00DC7F2C">
      <w:pPr>
        <w:pStyle w:val="TOC1"/>
        <w:rPr>
          <w:rFonts w:asciiTheme="minorHAnsi" w:eastAsiaTheme="minorEastAsia" w:hAnsiTheme="minorHAnsi" w:cstheme="minorBidi"/>
          <w:b w:val="0"/>
          <w:sz w:val="22"/>
        </w:rPr>
      </w:pPr>
      <w:r>
        <w:t>Proposal 3</w:t>
      </w:r>
      <w:r w:rsidRPr="00DC7F2C">
        <w:rPr>
          <w:rFonts w:asciiTheme="minorHAnsi" w:eastAsiaTheme="minorEastAsia" w:hAnsiTheme="minorHAnsi" w:cstheme="minorBidi"/>
          <w:b w:val="0"/>
          <w:sz w:val="22"/>
        </w:rPr>
        <w:tab/>
      </w:r>
      <w:r>
        <w:t>Solutions for how to switch PDCCH monitoring pattern without explicit eNB signalling (e.g. as a way to save power) should be supported.</w:t>
      </w:r>
    </w:p>
    <w:p w14:paraId="3C7EA5F9" w14:textId="77777777" w:rsidR="00DC7F2C" w:rsidRPr="00DC7F2C" w:rsidRDefault="00DC7F2C">
      <w:pPr>
        <w:pStyle w:val="TOC1"/>
        <w:rPr>
          <w:rFonts w:asciiTheme="minorHAnsi" w:eastAsiaTheme="minorEastAsia" w:hAnsiTheme="minorHAnsi" w:cstheme="minorBidi"/>
          <w:b w:val="0"/>
          <w:sz w:val="22"/>
        </w:rPr>
      </w:pPr>
      <w:r>
        <w:t>Proposal 4</w:t>
      </w:r>
      <w:r w:rsidRPr="00DC7F2C">
        <w:rPr>
          <w:rFonts w:asciiTheme="minorHAnsi" w:eastAsiaTheme="minorEastAsia" w:hAnsiTheme="minorHAnsi" w:cstheme="minorBidi"/>
          <w:b w:val="0"/>
          <w:sz w:val="22"/>
        </w:rPr>
        <w:tab/>
      </w:r>
      <w:r>
        <w:t>The details of timers in MAC, and in particular whether to use milliseconds or PDDCH monitoring occasions as the basic time unit, are FFS.</w:t>
      </w:r>
    </w:p>
    <w:p w14:paraId="61B21C7E" w14:textId="77777777" w:rsidR="00DC7F2C" w:rsidRPr="00DC7F2C" w:rsidRDefault="00DC7F2C">
      <w:pPr>
        <w:pStyle w:val="TOC1"/>
        <w:rPr>
          <w:rFonts w:asciiTheme="minorHAnsi" w:eastAsiaTheme="minorEastAsia" w:hAnsiTheme="minorHAnsi" w:cstheme="minorBidi"/>
          <w:b w:val="0"/>
          <w:sz w:val="22"/>
        </w:rPr>
      </w:pPr>
      <w:r>
        <w:t>Proposal 5</w:t>
      </w:r>
      <w:r w:rsidRPr="00DC7F2C">
        <w:rPr>
          <w:rFonts w:asciiTheme="minorHAnsi" w:eastAsiaTheme="minorEastAsia" w:hAnsiTheme="minorHAnsi" w:cstheme="minorBidi"/>
          <w:b w:val="0"/>
          <w:sz w:val="22"/>
        </w:rPr>
        <w:tab/>
      </w:r>
      <w:r>
        <w:t>RAN2 to define power saving solutions using PDCCH monitoring pattern.</w:t>
      </w:r>
    </w:p>
    <w:p w14:paraId="48ADF60D" w14:textId="1B23B930" w:rsidR="00C2346D" w:rsidRDefault="00C2346D" w:rsidP="00C2346D">
      <w:pPr>
        <w:rPr>
          <w:b/>
          <w:bCs/>
        </w:rPr>
      </w:pPr>
      <w:r>
        <w:rPr>
          <w:b/>
          <w:bCs/>
        </w:rPr>
        <w:fldChar w:fldCharType="end"/>
      </w:r>
    </w:p>
    <w:p w14:paraId="51C60A15" w14:textId="44F374C3" w:rsidR="004D0714" w:rsidRPr="004D0714" w:rsidRDefault="004D0714" w:rsidP="004D0714">
      <w:pPr>
        <w:pStyle w:val="Reference"/>
        <w:numPr>
          <w:ilvl w:val="0"/>
          <w:numId w:val="0"/>
        </w:numPr>
      </w:pPr>
    </w:p>
    <w:sectPr w:rsidR="004D0714" w:rsidRPr="004D071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76080B" w14:textId="77777777" w:rsidR="00655F68" w:rsidRDefault="00655F68">
      <w:r>
        <w:separator/>
      </w:r>
    </w:p>
  </w:endnote>
  <w:endnote w:type="continuationSeparator" w:id="0">
    <w:p w14:paraId="3BFCE6AC" w14:textId="77777777" w:rsidR="00655F68" w:rsidRDefault="00655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36DB1" w14:textId="05E747A0" w:rsidR="00655F68" w:rsidRDefault="00655F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44412">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44412">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78C243" w14:textId="77777777" w:rsidR="00655F68" w:rsidRDefault="00655F68">
      <w:r>
        <w:separator/>
      </w:r>
    </w:p>
  </w:footnote>
  <w:footnote w:type="continuationSeparator" w:id="0">
    <w:p w14:paraId="585A2200" w14:textId="77777777" w:rsidR="00655F68" w:rsidRDefault="00655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F2A94" w14:textId="77777777" w:rsidR="00655F68" w:rsidRDefault="00655F6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5366CC7"/>
    <w:multiLevelType w:val="hybridMultilevel"/>
    <w:tmpl w:val="D68AEB06"/>
    <w:lvl w:ilvl="0" w:tplc="C6428124">
      <w:start w:val="1"/>
      <w:numFmt w:val="bullet"/>
      <w:lvlText w:val="•"/>
      <w:lvlJc w:val="left"/>
      <w:pPr>
        <w:tabs>
          <w:tab w:val="num" w:pos="360"/>
        </w:tabs>
        <w:ind w:left="360" w:hanging="360"/>
      </w:pPr>
      <w:rPr>
        <w:rFonts w:ascii="Arial" w:hAnsi="Arial" w:hint="default"/>
      </w:rPr>
    </w:lvl>
    <w:lvl w:ilvl="1" w:tplc="B2B08E88">
      <w:start w:val="2322"/>
      <w:numFmt w:val="bullet"/>
      <w:lvlText w:val="–"/>
      <w:lvlJc w:val="left"/>
      <w:pPr>
        <w:tabs>
          <w:tab w:val="num" w:pos="1080"/>
        </w:tabs>
        <w:ind w:left="1080" w:hanging="360"/>
      </w:pPr>
      <w:rPr>
        <w:rFonts w:ascii="Arial" w:hAnsi="Arial" w:hint="default"/>
      </w:rPr>
    </w:lvl>
    <w:lvl w:ilvl="2" w:tplc="8CE0E7F2">
      <w:start w:val="2322"/>
      <w:numFmt w:val="bullet"/>
      <w:lvlText w:val="•"/>
      <w:lvlJc w:val="left"/>
      <w:pPr>
        <w:tabs>
          <w:tab w:val="num" w:pos="1800"/>
        </w:tabs>
        <w:ind w:left="1800" w:hanging="360"/>
      </w:pPr>
      <w:rPr>
        <w:rFonts w:ascii="Arial" w:hAnsi="Arial" w:hint="default"/>
      </w:rPr>
    </w:lvl>
    <w:lvl w:ilvl="3" w:tplc="AFA287BA">
      <w:start w:val="1"/>
      <w:numFmt w:val="bullet"/>
      <w:lvlText w:val="•"/>
      <w:lvlJc w:val="left"/>
      <w:pPr>
        <w:tabs>
          <w:tab w:val="num" w:pos="2520"/>
        </w:tabs>
        <w:ind w:left="2520" w:hanging="360"/>
      </w:pPr>
      <w:rPr>
        <w:rFonts w:ascii="Arial" w:hAnsi="Arial" w:hint="default"/>
      </w:rPr>
    </w:lvl>
    <w:lvl w:ilvl="4" w:tplc="5EFA1DE0">
      <w:start w:val="1"/>
      <w:numFmt w:val="bullet"/>
      <w:lvlText w:val="•"/>
      <w:lvlJc w:val="left"/>
      <w:pPr>
        <w:tabs>
          <w:tab w:val="num" w:pos="3240"/>
        </w:tabs>
        <w:ind w:left="3240" w:hanging="360"/>
      </w:pPr>
      <w:rPr>
        <w:rFonts w:ascii="Arial" w:hAnsi="Arial" w:hint="default"/>
      </w:rPr>
    </w:lvl>
    <w:lvl w:ilvl="5" w:tplc="892CD73C">
      <w:start w:val="1"/>
      <w:numFmt w:val="bullet"/>
      <w:lvlText w:val="•"/>
      <w:lvlJc w:val="left"/>
      <w:pPr>
        <w:tabs>
          <w:tab w:val="num" w:pos="3960"/>
        </w:tabs>
        <w:ind w:left="3960" w:hanging="360"/>
      </w:pPr>
      <w:rPr>
        <w:rFonts w:ascii="Arial" w:hAnsi="Arial" w:hint="default"/>
      </w:rPr>
    </w:lvl>
    <w:lvl w:ilvl="6" w:tplc="9476DDF6">
      <w:start w:val="1"/>
      <w:numFmt w:val="bullet"/>
      <w:lvlText w:val="•"/>
      <w:lvlJc w:val="left"/>
      <w:pPr>
        <w:tabs>
          <w:tab w:val="num" w:pos="4680"/>
        </w:tabs>
        <w:ind w:left="4680" w:hanging="360"/>
      </w:pPr>
      <w:rPr>
        <w:rFonts w:ascii="Arial" w:hAnsi="Arial" w:hint="default"/>
      </w:rPr>
    </w:lvl>
    <w:lvl w:ilvl="7" w:tplc="BEECF790" w:tentative="1">
      <w:start w:val="1"/>
      <w:numFmt w:val="bullet"/>
      <w:lvlText w:val="•"/>
      <w:lvlJc w:val="left"/>
      <w:pPr>
        <w:tabs>
          <w:tab w:val="num" w:pos="5400"/>
        </w:tabs>
        <w:ind w:left="5400" w:hanging="360"/>
      </w:pPr>
      <w:rPr>
        <w:rFonts w:ascii="Arial" w:hAnsi="Arial" w:hint="default"/>
      </w:rPr>
    </w:lvl>
    <w:lvl w:ilvl="8" w:tplc="EFC4D7E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38D02DB"/>
    <w:multiLevelType w:val="hybridMultilevel"/>
    <w:tmpl w:val="5ACCAEEA"/>
    <w:lvl w:ilvl="0" w:tplc="D520C52C">
      <w:start w:val="1"/>
      <w:numFmt w:val="bullet"/>
      <w:lvlText w:val="•"/>
      <w:lvlJc w:val="left"/>
      <w:pPr>
        <w:tabs>
          <w:tab w:val="num" w:pos="720"/>
        </w:tabs>
        <w:ind w:left="720" w:hanging="360"/>
      </w:pPr>
      <w:rPr>
        <w:rFonts w:ascii="Arial" w:hAnsi="Arial" w:hint="default"/>
      </w:rPr>
    </w:lvl>
    <w:lvl w:ilvl="1" w:tplc="BBE849E0">
      <w:start w:val="3964"/>
      <w:numFmt w:val="bullet"/>
      <w:lvlText w:val="–"/>
      <w:lvlJc w:val="left"/>
      <w:pPr>
        <w:tabs>
          <w:tab w:val="num" w:pos="1440"/>
        </w:tabs>
        <w:ind w:left="1440" w:hanging="360"/>
      </w:pPr>
      <w:rPr>
        <w:rFonts w:ascii="Arial" w:hAnsi="Arial" w:hint="default"/>
      </w:rPr>
    </w:lvl>
    <w:lvl w:ilvl="2" w:tplc="74205BA2">
      <w:start w:val="3964"/>
      <w:numFmt w:val="bullet"/>
      <w:lvlText w:val="•"/>
      <w:lvlJc w:val="left"/>
      <w:pPr>
        <w:tabs>
          <w:tab w:val="num" w:pos="2160"/>
        </w:tabs>
        <w:ind w:left="2160" w:hanging="360"/>
      </w:pPr>
      <w:rPr>
        <w:rFonts w:ascii="Arial" w:hAnsi="Arial" w:hint="default"/>
      </w:rPr>
    </w:lvl>
    <w:lvl w:ilvl="3" w:tplc="F36E65CC">
      <w:start w:val="3964"/>
      <w:numFmt w:val="bullet"/>
      <w:lvlText w:val="–"/>
      <w:lvlJc w:val="left"/>
      <w:pPr>
        <w:tabs>
          <w:tab w:val="num" w:pos="2880"/>
        </w:tabs>
        <w:ind w:left="2880" w:hanging="360"/>
      </w:pPr>
      <w:rPr>
        <w:rFonts w:ascii="Arial" w:hAnsi="Arial" w:hint="default"/>
      </w:rPr>
    </w:lvl>
    <w:lvl w:ilvl="4" w:tplc="9E546296" w:tentative="1">
      <w:start w:val="1"/>
      <w:numFmt w:val="bullet"/>
      <w:lvlText w:val="•"/>
      <w:lvlJc w:val="left"/>
      <w:pPr>
        <w:tabs>
          <w:tab w:val="num" w:pos="3600"/>
        </w:tabs>
        <w:ind w:left="3600" w:hanging="360"/>
      </w:pPr>
      <w:rPr>
        <w:rFonts w:ascii="Arial" w:hAnsi="Arial" w:hint="default"/>
      </w:rPr>
    </w:lvl>
    <w:lvl w:ilvl="5" w:tplc="9D707BDA" w:tentative="1">
      <w:start w:val="1"/>
      <w:numFmt w:val="bullet"/>
      <w:lvlText w:val="•"/>
      <w:lvlJc w:val="left"/>
      <w:pPr>
        <w:tabs>
          <w:tab w:val="num" w:pos="4320"/>
        </w:tabs>
        <w:ind w:left="4320" w:hanging="360"/>
      </w:pPr>
      <w:rPr>
        <w:rFonts w:ascii="Arial" w:hAnsi="Arial" w:hint="default"/>
      </w:rPr>
    </w:lvl>
    <w:lvl w:ilvl="6" w:tplc="E0A8398E" w:tentative="1">
      <w:start w:val="1"/>
      <w:numFmt w:val="bullet"/>
      <w:lvlText w:val="•"/>
      <w:lvlJc w:val="left"/>
      <w:pPr>
        <w:tabs>
          <w:tab w:val="num" w:pos="5040"/>
        </w:tabs>
        <w:ind w:left="5040" w:hanging="360"/>
      </w:pPr>
      <w:rPr>
        <w:rFonts w:ascii="Arial" w:hAnsi="Arial" w:hint="default"/>
      </w:rPr>
    </w:lvl>
    <w:lvl w:ilvl="7" w:tplc="61904480" w:tentative="1">
      <w:start w:val="1"/>
      <w:numFmt w:val="bullet"/>
      <w:lvlText w:val="•"/>
      <w:lvlJc w:val="left"/>
      <w:pPr>
        <w:tabs>
          <w:tab w:val="num" w:pos="5760"/>
        </w:tabs>
        <w:ind w:left="5760" w:hanging="360"/>
      </w:pPr>
      <w:rPr>
        <w:rFonts w:ascii="Arial" w:hAnsi="Arial" w:hint="default"/>
      </w:rPr>
    </w:lvl>
    <w:lvl w:ilvl="8" w:tplc="79C849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3A67DE"/>
    <w:multiLevelType w:val="hybridMultilevel"/>
    <w:tmpl w:val="E50EF050"/>
    <w:lvl w:ilvl="0" w:tplc="2866420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8615D2D"/>
    <w:multiLevelType w:val="hybridMultilevel"/>
    <w:tmpl w:val="C356719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8" w15:restartNumberingAfterBreak="0">
    <w:nsid w:val="293A46DD"/>
    <w:multiLevelType w:val="hybridMultilevel"/>
    <w:tmpl w:val="04BC1F34"/>
    <w:lvl w:ilvl="0" w:tplc="E12C011C">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A3F6EF8"/>
    <w:multiLevelType w:val="hybridMultilevel"/>
    <w:tmpl w:val="AE7E845C"/>
    <w:lvl w:ilvl="0" w:tplc="A86258BC">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691DA2"/>
    <w:multiLevelType w:val="hybridMultilevel"/>
    <w:tmpl w:val="DF5C4740"/>
    <w:lvl w:ilvl="0" w:tplc="F00A31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13E3C3B"/>
    <w:multiLevelType w:val="hybridMultilevel"/>
    <w:tmpl w:val="BA68D752"/>
    <w:lvl w:ilvl="0" w:tplc="50E020B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2260F6"/>
    <w:multiLevelType w:val="hybridMultilevel"/>
    <w:tmpl w:val="324C1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59260A"/>
    <w:multiLevelType w:val="hybridMultilevel"/>
    <w:tmpl w:val="9C9ED6C8"/>
    <w:lvl w:ilvl="0" w:tplc="E19234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3"/>
  </w:num>
  <w:num w:numId="6">
    <w:abstractNumId w:val="18"/>
  </w:num>
  <w:num w:numId="7">
    <w:abstractNumId w:val="22"/>
  </w:num>
  <w:num w:numId="8">
    <w:abstractNumId w:val="14"/>
  </w:num>
  <w:num w:numId="9">
    <w:abstractNumId w:val="11"/>
  </w:num>
  <w:num w:numId="10">
    <w:abstractNumId w:val="2"/>
  </w:num>
  <w:num w:numId="11">
    <w:abstractNumId w:val="1"/>
  </w:num>
  <w:num w:numId="12">
    <w:abstractNumId w:val="0"/>
  </w:num>
  <w:num w:numId="13">
    <w:abstractNumId w:val="21"/>
  </w:num>
  <w:num w:numId="14">
    <w:abstractNumId w:val="19"/>
  </w:num>
  <w:num w:numId="15">
    <w:abstractNumId w:val="12"/>
  </w:num>
  <w:num w:numId="16">
    <w:abstractNumId w:val="5"/>
  </w:num>
  <w:num w:numId="17">
    <w:abstractNumId w:val="3"/>
  </w:num>
  <w:num w:numId="18">
    <w:abstractNumId w:val="17"/>
  </w:num>
  <w:num w:numId="19">
    <w:abstractNumId w:val="8"/>
  </w:num>
  <w:num w:numId="20">
    <w:abstractNumId w:val="9"/>
  </w:num>
  <w:num w:numId="21">
    <w:abstractNumId w:val="6"/>
  </w:num>
  <w:num w:numId="22">
    <w:abstractNumId w:val="4"/>
  </w:num>
  <w:num w:numId="23">
    <w:abstractNumId w:val="7"/>
  </w:num>
  <w:num w:numId="24">
    <w:abstractNumId w:val="10"/>
  </w:num>
  <w:num w:numId="25">
    <w:abstractNumId w:val="23"/>
  </w:num>
  <w:num w:numId="2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686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AF1"/>
    <w:rsid w:val="000024DC"/>
    <w:rsid w:val="00002A37"/>
    <w:rsid w:val="00003E72"/>
    <w:rsid w:val="00006446"/>
    <w:rsid w:val="00006896"/>
    <w:rsid w:val="00007CDC"/>
    <w:rsid w:val="00011B28"/>
    <w:rsid w:val="0001386E"/>
    <w:rsid w:val="00015D15"/>
    <w:rsid w:val="0002017E"/>
    <w:rsid w:val="0002249C"/>
    <w:rsid w:val="0002564D"/>
    <w:rsid w:val="00025ECA"/>
    <w:rsid w:val="00027939"/>
    <w:rsid w:val="00027C3C"/>
    <w:rsid w:val="00027FDA"/>
    <w:rsid w:val="0003053A"/>
    <w:rsid w:val="000325B8"/>
    <w:rsid w:val="00034C15"/>
    <w:rsid w:val="000363A1"/>
    <w:rsid w:val="00036BA1"/>
    <w:rsid w:val="00037BCC"/>
    <w:rsid w:val="000422E2"/>
    <w:rsid w:val="000426F8"/>
    <w:rsid w:val="000427E3"/>
    <w:rsid w:val="00042F22"/>
    <w:rsid w:val="00043929"/>
    <w:rsid w:val="000444EF"/>
    <w:rsid w:val="00045269"/>
    <w:rsid w:val="00050B56"/>
    <w:rsid w:val="00052A07"/>
    <w:rsid w:val="000534E3"/>
    <w:rsid w:val="000535D5"/>
    <w:rsid w:val="00055B48"/>
    <w:rsid w:val="00055D65"/>
    <w:rsid w:val="0005606A"/>
    <w:rsid w:val="00057117"/>
    <w:rsid w:val="000616E7"/>
    <w:rsid w:val="0006176E"/>
    <w:rsid w:val="000644DC"/>
    <w:rsid w:val="0006487E"/>
    <w:rsid w:val="00065E1A"/>
    <w:rsid w:val="00070E9F"/>
    <w:rsid w:val="0007486B"/>
    <w:rsid w:val="00077E5F"/>
    <w:rsid w:val="0008036A"/>
    <w:rsid w:val="00081AE6"/>
    <w:rsid w:val="000855EB"/>
    <w:rsid w:val="00085B52"/>
    <w:rsid w:val="000866F2"/>
    <w:rsid w:val="0009009F"/>
    <w:rsid w:val="00091557"/>
    <w:rsid w:val="00091DF2"/>
    <w:rsid w:val="000924C1"/>
    <w:rsid w:val="000924F0"/>
    <w:rsid w:val="00092524"/>
    <w:rsid w:val="00093474"/>
    <w:rsid w:val="0009510F"/>
    <w:rsid w:val="00095327"/>
    <w:rsid w:val="00095C60"/>
    <w:rsid w:val="000A1B7B"/>
    <w:rsid w:val="000A56F2"/>
    <w:rsid w:val="000B059B"/>
    <w:rsid w:val="000B2719"/>
    <w:rsid w:val="000B2D00"/>
    <w:rsid w:val="000B3A8F"/>
    <w:rsid w:val="000B3C2A"/>
    <w:rsid w:val="000B4AB9"/>
    <w:rsid w:val="000B58C3"/>
    <w:rsid w:val="000B61E9"/>
    <w:rsid w:val="000C165A"/>
    <w:rsid w:val="000C1EEF"/>
    <w:rsid w:val="000C27A5"/>
    <w:rsid w:val="000C2E19"/>
    <w:rsid w:val="000C7FBA"/>
    <w:rsid w:val="000D08F7"/>
    <w:rsid w:val="000D0D07"/>
    <w:rsid w:val="000D2893"/>
    <w:rsid w:val="000D4797"/>
    <w:rsid w:val="000E0527"/>
    <w:rsid w:val="000E1E92"/>
    <w:rsid w:val="000E4EA0"/>
    <w:rsid w:val="000E63B1"/>
    <w:rsid w:val="000E7578"/>
    <w:rsid w:val="000E7C76"/>
    <w:rsid w:val="000F06D6"/>
    <w:rsid w:val="000F0EB1"/>
    <w:rsid w:val="000F1106"/>
    <w:rsid w:val="000F32C3"/>
    <w:rsid w:val="000F3BE9"/>
    <w:rsid w:val="000F3E91"/>
    <w:rsid w:val="000F3F6C"/>
    <w:rsid w:val="000F42D4"/>
    <w:rsid w:val="000F6DF3"/>
    <w:rsid w:val="0010015D"/>
    <w:rsid w:val="001005FF"/>
    <w:rsid w:val="00101887"/>
    <w:rsid w:val="00103B9C"/>
    <w:rsid w:val="001062FB"/>
    <w:rsid w:val="001063E6"/>
    <w:rsid w:val="00113255"/>
    <w:rsid w:val="0011340A"/>
    <w:rsid w:val="00113CF4"/>
    <w:rsid w:val="0011431E"/>
    <w:rsid w:val="001153EA"/>
    <w:rsid w:val="00115643"/>
    <w:rsid w:val="00116765"/>
    <w:rsid w:val="00116DB5"/>
    <w:rsid w:val="00120FC5"/>
    <w:rsid w:val="001219F5"/>
    <w:rsid w:val="00121A20"/>
    <w:rsid w:val="001224E5"/>
    <w:rsid w:val="00122F2E"/>
    <w:rsid w:val="0012377F"/>
    <w:rsid w:val="00124314"/>
    <w:rsid w:val="00126874"/>
    <w:rsid w:val="00126B4A"/>
    <w:rsid w:val="00130784"/>
    <w:rsid w:val="00132FD0"/>
    <w:rsid w:val="001344C0"/>
    <w:rsid w:val="001346FA"/>
    <w:rsid w:val="00135252"/>
    <w:rsid w:val="00135E11"/>
    <w:rsid w:val="00137AB5"/>
    <w:rsid w:val="00137F0B"/>
    <w:rsid w:val="00140748"/>
    <w:rsid w:val="00142AEB"/>
    <w:rsid w:val="0014300A"/>
    <w:rsid w:val="00143775"/>
    <w:rsid w:val="00151B9C"/>
    <w:rsid w:val="00151E23"/>
    <w:rsid w:val="001526E0"/>
    <w:rsid w:val="00152CB8"/>
    <w:rsid w:val="00153433"/>
    <w:rsid w:val="001551B5"/>
    <w:rsid w:val="001643A8"/>
    <w:rsid w:val="001659C1"/>
    <w:rsid w:val="00166287"/>
    <w:rsid w:val="001705DC"/>
    <w:rsid w:val="00171B7F"/>
    <w:rsid w:val="00172979"/>
    <w:rsid w:val="00173A8E"/>
    <w:rsid w:val="00177787"/>
    <w:rsid w:val="00177795"/>
    <w:rsid w:val="0018143F"/>
    <w:rsid w:val="001853B3"/>
    <w:rsid w:val="00186574"/>
    <w:rsid w:val="00186A5D"/>
    <w:rsid w:val="00187556"/>
    <w:rsid w:val="00190AC1"/>
    <w:rsid w:val="00191EFE"/>
    <w:rsid w:val="001931AF"/>
    <w:rsid w:val="0019341A"/>
    <w:rsid w:val="00194D83"/>
    <w:rsid w:val="001979F5"/>
    <w:rsid w:val="00197DF9"/>
    <w:rsid w:val="001A002A"/>
    <w:rsid w:val="001A06E2"/>
    <w:rsid w:val="001A08B0"/>
    <w:rsid w:val="001A1987"/>
    <w:rsid w:val="001A20C8"/>
    <w:rsid w:val="001A2564"/>
    <w:rsid w:val="001A2D9B"/>
    <w:rsid w:val="001A49E7"/>
    <w:rsid w:val="001A6173"/>
    <w:rsid w:val="001A6CBA"/>
    <w:rsid w:val="001B0A9C"/>
    <w:rsid w:val="001B0D97"/>
    <w:rsid w:val="001B44B2"/>
    <w:rsid w:val="001B474F"/>
    <w:rsid w:val="001B5A5D"/>
    <w:rsid w:val="001C0D23"/>
    <w:rsid w:val="001C142F"/>
    <w:rsid w:val="001C1CE5"/>
    <w:rsid w:val="001C3D2A"/>
    <w:rsid w:val="001C3FD6"/>
    <w:rsid w:val="001C6495"/>
    <w:rsid w:val="001C7841"/>
    <w:rsid w:val="001D1548"/>
    <w:rsid w:val="001D1EDC"/>
    <w:rsid w:val="001D2B9E"/>
    <w:rsid w:val="001D4670"/>
    <w:rsid w:val="001D51BA"/>
    <w:rsid w:val="001D6342"/>
    <w:rsid w:val="001D6D53"/>
    <w:rsid w:val="001E2F83"/>
    <w:rsid w:val="001E4C55"/>
    <w:rsid w:val="001E58E2"/>
    <w:rsid w:val="001E7AED"/>
    <w:rsid w:val="001F0109"/>
    <w:rsid w:val="001F220E"/>
    <w:rsid w:val="001F28EC"/>
    <w:rsid w:val="001F33C1"/>
    <w:rsid w:val="001F3916"/>
    <w:rsid w:val="001F43BC"/>
    <w:rsid w:val="001F54C5"/>
    <w:rsid w:val="001F6374"/>
    <w:rsid w:val="001F662C"/>
    <w:rsid w:val="001F7074"/>
    <w:rsid w:val="00200490"/>
    <w:rsid w:val="00201F3A"/>
    <w:rsid w:val="00203F96"/>
    <w:rsid w:val="002069B2"/>
    <w:rsid w:val="00207FA3"/>
    <w:rsid w:val="00214DA8"/>
    <w:rsid w:val="00215423"/>
    <w:rsid w:val="002158FA"/>
    <w:rsid w:val="002170D2"/>
    <w:rsid w:val="00220600"/>
    <w:rsid w:val="002224DB"/>
    <w:rsid w:val="00223FCB"/>
    <w:rsid w:val="00224248"/>
    <w:rsid w:val="002252C3"/>
    <w:rsid w:val="00225C54"/>
    <w:rsid w:val="002278AF"/>
    <w:rsid w:val="00227B4A"/>
    <w:rsid w:val="00230765"/>
    <w:rsid w:val="00231198"/>
    <w:rsid w:val="002319E4"/>
    <w:rsid w:val="00235632"/>
    <w:rsid w:val="00235872"/>
    <w:rsid w:val="0023688A"/>
    <w:rsid w:val="00240B9B"/>
    <w:rsid w:val="00241559"/>
    <w:rsid w:val="002435B3"/>
    <w:rsid w:val="00244412"/>
    <w:rsid w:val="002458EB"/>
    <w:rsid w:val="002500C8"/>
    <w:rsid w:val="00251816"/>
    <w:rsid w:val="00252B2B"/>
    <w:rsid w:val="00255D25"/>
    <w:rsid w:val="00256249"/>
    <w:rsid w:val="00257543"/>
    <w:rsid w:val="002617E7"/>
    <w:rsid w:val="00261FC8"/>
    <w:rsid w:val="00262FAF"/>
    <w:rsid w:val="00264228"/>
    <w:rsid w:val="00264334"/>
    <w:rsid w:val="0026473E"/>
    <w:rsid w:val="00265577"/>
    <w:rsid w:val="00266214"/>
    <w:rsid w:val="00266389"/>
    <w:rsid w:val="00266C72"/>
    <w:rsid w:val="00267C83"/>
    <w:rsid w:val="00270BA6"/>
    <w:rsid w:val="0027144F"/>
    <w:rsid w:val="00271F3A"/>
    <w:rsid w:val="00273278"/>
    <w:rsid w:val="002737F4"/>
    <w:rsid w:val="0027718C"/>
    <w:rsid w:val="002805F5"/>
    <w:rsid w:val="00280751"/>
    <w:rsid w:val="0028280A"/>
    <w:rsid w:val="002847E5"/>
    <w:rsid w:val="00286AA3"/>
    <w:rsid w:val="00286ACD"/>
    <w:rsid w:val="00287838"/>
    <w:rsid w:val="00287D1C"/>
    <w:rsid w:val="00290661"/>
    <w:rsid w:val="002907B5"/>
    <w:rsid w:val="00291D2F"/>
    <w:rsid w:val="00292EB7"/>
    <w:rsid w:val="00294856"/>
    <w:rsid w:val="00295189"/>
    <w:rsid w:val="00296227"/>
    <w:rsid w:val="00296F44"/>
    <w:rsid w:val="0029777D"/>
    <w:rsid w:val="002A055E"/>
    <w:rsid w:val="002A1D4E"/>
    <w:rsid w:val="002A2869"/>
    <w:rsid w:val="002A4597"/>
    <w:rsid w:val="002A77D7"/>
    <w:rsid w:val="002B24D6"/>
    <w:rsid w:val="002B3484"/>
    <w:rsid w:val="002B77EA"/>
    <w:rsid w:val="002C01B9"/>
    <w:rsid w:val="002C41E6"/>
    <w:rsid w:val="002C490A"/>
    <w:rsid w:val="002C6910"/>
    <w:rsid w:val="002D071A"/>
    <w:rsid w:val="002D34B2"/>
    <w:rsid w:val="002D3D1A"/>
    <w:rsid w:val="002D49F1"/>
    <w:rsid w:val="002D7637"/>
    <w:rsid w:val="002E17F2"/>
    <w:rsid w:val="002E4568"/>
    <w:rsid w:val="002E4C98"/>
    <w:rsid w:val="002E55B2"/>
    <w:rsid w:val="002E7CAE"/>
    <w:rsid w:val="002F08E4"/>
    <w:rsid w:val="002F1465"/>
    <w:rsid w:val="002F2771"/>
    <w:rsid w:val="002F2972"/>
    <w:rsid w:val="002F32CA"/>
    <w:rsid w:val="002F37A9"/>
    <w:rsid w:val="002F4850"/>
    <w:rsid w:val="002F6AA0"/>
    <w:rsid w:val="00301CE6"/>
    <w:rsid w:val="0030256B"/>
    <w:rsid w:val="00303F60"/>
    <w:rsid w:val="0030501F"/>
    <w:rsid w:val="00306DAB"/>
    <w:rsid w:val="00307BA1"/>
    <w:rsid w:val="00311702"/>
    <w:rsid w:val="00311D15"/>
    <w:rsid w:val="00311E82"/>
    <w:rsid w:val="00313FD6"/>
    <w:rsid w:val="003143BD"/>
    <w:rsid w:val="003203ED"/>
    <w:rsid w:val="0032235C"/>
    <w:rsid w:val="00322A70"/>
    <w:rsid w:val="00322C9F"/>
    <w:rsid w:val="00323742"/>
    <w:rsid w:val="00324D23"/>
    <w:rsid w:val="0032787C"/>
    <w:rsid w:val="003316A9"/>
    <w:rsid w:val="00331751"/>
    <w:rsid w:val="003322D2"/>
    <w:rsid w:val="0033391A"/>
    <w:rsid w:val="00334579"/>
    <w:rsid w:val="00335858"/>
    <w:rsid w:val="00336BDA"/>
    <w:rsid w:val="00337774"/>
    <w:rsid w:val="00342BD7"/>
    <w:rsid w:val="00343322"/>
    <w:rsid w:val="00343A07"/>
    <w:rsid w:val="00344661"/>
    <w:rsid w:val="00346D39"/>
    <w:rsid w:val="00346DB5"/>
    <w:rsid w:val="003477B1"/>
    <w:rsid w:val="0035150E"/>
    <w:rsid w:val="0035245B"/>
    <w:rsid w:val="003527BF"/>
    <w:rsid w:val="00354090"/>
    <w:rsid w:val="0035482C"/>
    <w:rsid w:val="00354992"/>
    <w:rsid w:val="00357380"/>
    <w:rsid w:val="003602D9"/>
    <w:rsid w:val="003604CE"/>
    <w:rsid w:val="00363981"/>
    <w:rsid w:val="003655E0"/>
    <w:rsid w:val="00365B73"/>
    <w:rsid w:val="003672C7"/>
    <w:rsid w:val="00370C08"/>
    <w:rsid w:val="00370E47"/>
    <w:rsid w:val="00371600"/>
    <w:rsid w:val="003742AC"/>
    <w:rsid w:val="00376D37"/>
    <w:rsid w:val="00377CE1"/>
    <w:rsid w:val="0038395F"/>
    <w:rsid w:val="00384153"/>
    <w:rsid w:val="00385BF0"/>
    <w:rsid w:val="003865F0"/>
    <w:rsid w:val="00386BA0"/>
    <w:rsid w:val="00387924"/>
    <w:rsid w:val="0039000A"/>
    <w:rsid w:val="00390F15"/>
    <w:rsid w:val="0039356C"/>
    <w:rsid w:val="003939FF"/>
    <w:rsid w:val="003A2223"/>
    <w:rsid w:val="003A2A0F"/>
    <w:rsid w:val="003A2DDB"/>
    <w:rsid w:val="003A45A1"/>
    <w:rsid w:val="003A5B0A"/>
    <w:rsid w:val="003A5F0F"/>
    <w:rsid w:val="003A6BAC"/>
    <w:rsid w:val="003A7EF3"/>
    <w:rsid w:val="003B159C"/>
    <w:rsid w:val="003B26E4"/>
    <w:rsid w:val="003B369F"/>
    <w:rsid w:val="003B36A3"/>
    <w:rsid w:val="003B38CB"/>
    <w:rsid w:val="003B677B"/>
    <w:rsid w:val="003B7FE5"/>
    <w:rsid w:val="003C11C8"/>
    <w:rsid w:val="003C2686"/>
    <w:rsid w:val="003C2702"/>
    <w:rsid w:val="003C7806"/>
    <w:rsid w:val="003D109F"/>
    <w:rsid w:val="003D2478"/>
    <w:rsid w:val="003D2880"/>
    <w:rsid w:val="003D2FC4"/>
    <w:rsid w:val="003D3C45"/>
    <w:rsid w:val="003D5B1F"/>
    <w:rsid w:val="003D6E3B"/>
    <w:rsid w:val="003E13C9"/>
    <w:rsid w:val="003E15FA"/>
    <w:rsid w:val="003E1980"/>
    <w:rsid w:val="003E323C"/>
    <w:rsid w:val="003E3C09"/>
    <w:rsid w:val="003E3E3C"/>
    <w:rsid w:val="003E51BA"/>
    <w:rsid w:val="003E55E4"/>
    <w:rsid w:val="003E6D24"/>
    <w:rsid w:val="003E7280"/>
    <w:rsid w:val="003E74E3"/>
    <w:rsid w:val="003E7A62"/>
    <w:rsid w:val="003F05C7"/>
    <w:rsid w:val="003F2CD4"/>
    <w:rsid w:val="003F6BBE"/>
    <w:rsid w:val="003F7BFF"/>
    <w:rsid w:val="004000E8"/>
    <w:rsid w:val="00402E2B"/>
    <w:rsid w:val="004037B9"/>
    <w:rsid w:val="0040512B"/>
    <w:rsid w:val="00405CA5"/>
    <w:rsid w:val="00407CD3"/>
    <w:rsid w:val="00410134"/>
    <w:rsid w:val="00410B72"/>
    <w:rsid w:val="00410F18"/>
    <w:rsid w:val="0041263E"/>
    <w:rsid w:val="0041274A"/>
    <w:rsid w:val="00413016"/>
    <w:rsid w:val="00413AAC"/>
    <w:rsid w:val="00413DBF"/>
    <w:rsid w:val="00415E91"/>
    <w:rsid w:val="00416F04"/>
    <w:rsid w:val="00416FA0"/>
    <w:rsid w:val="00421105"/>
    <w:rsid w:val="00421A19"/>
    <w:rsid w:val="004242F4"/>
    <w:rsid w:val="0042562F"/>
    <w:rsid w:val="004270D9"/>
    <w:rsid w:val="00427248"/>
    <w:rsid w:val="00427757"/>
    <w:rsid w:val="00431CB9"/>
    <w:rsid w:val="00437447"/>
    <w:rsid w:val="00437678"/>
    <w:rsid w:val="00441A92"/>
    <w:rsid w:val="00444F56"/>
    <w:rsid w:val="00446059"/>
    <w:rsid w:val="00446488"/>
    <w:rsid w:val="00446C33"/>
    <w:rsid w:val="004517AA"/>
    <w:rsid w:val="00452CAC"/>
    <w:rsid w:val="0045641D"/>
    <w:rsid w:val="00457565"/>
    <w:rsid w:val="00457B71"/>
    <w:rsid w:val="00462B5A"/>
    <w:rsid w:val="00465F3A"/>
    <w:rsid w:val="004669E2"/>
    <w:rsid w:val="00470C31"/>
    <w:rsid w:val="004734D0"/>
    <w:rsid w:val="0047556B"/>
    <w:rsid w:val="00477768"/>
    <w:rsid w:val="00482449"/>
    <w:rsid w:val="00483AC2"/>
    <w:rsid w:val="0048439E"/>
    <w:rsid w:val="00490780"/>
    <w:rsid w:val="00492BC5"/>
    <w:rsid w:val="004964F1"/>
    <w:rsid w:val="004A16BC"/>
    <w:rsid w:val="004A2B94"/>
    <w:rsid w:val="004B2CAA"/>
    <w:rsid w:val="004B7C0C"/>
    <w:rsid w:val="004C0CFB"/>
    <w:rsid w:val="004C3898"/>
    <w:rsid w:val="004C4C52"/>
    <w:rsid w:val="004D0714"/>
    <w:rsid w:val="004D0EC6"/>
    <w:rsid w:val="004D187C"/>
    <w:rsid w:val="004D36B1"/>
    <w:rsid w:val="004D4151"/>
    <w:rsid w:val="004D6889"/>
    <w:rsid w:val="004D6FB9"/>
    <w:rsid w:val="004D7EBD"/>
    <w:rsid w:val="004E14E4"/>
    <w:rsid w:val="004E1B9D"/>
    <w:rsid w:val="004E24F8"/>
    <w:rsid w:val="004E2680"/>
    <w:rsid w:val="004E28F9"/>
    <w:rsid w:val="004E462E"/>
    <w:rsid w:val="004E56DC"/>
    <w:rsid w:val="004E76F4"/>
    <w:rsid w:val="004E7B8A"/>
    <w:rsid w:val="004F0050"/>
    <w:rsid w:val="004F0B4E"/>
    <w:rsid w:val="004F0B6C"/>
    <w:rsid w:val="004F2078"/>
    <w:rsid w:val="004F39A9"/>
    <w:rsid w:val="004F3A3C"/>
    <w:rsid w:val="004F4DA3"/>
    <w:rsid w:val="004F61AA"/>
    <w:rsid w:val="00501F3B"/>
    <w:rsid w:val="00506557"/>
    <w:rsid w:val="0050677A"/>
    <w:rsid w:val="005108D8"/>
    <w:rsid w:val="005116F9"/>
    <w:rsid w:val="005153A7"/>
    <w:rsid w:val="005219CF"/>
    <w:rsid w:val="00521E9D"/>
    <w:rsid w:val="00523D63"/>
    <w:rsid w:val="00526017"/>
    <w:rsid w:val="005309FC"/>
    <w:rsid w:val="00531978"/>
    <w:rsid w:val="00534B59"/>
    <w:rsid w:val="00536759"/>
    <w:rsid w:val="00537C62"/>
    <w:rsid w:val="00541D5E"/>
    <w:rsid w:val="005425A9"/>
    <w:rsid w:val="005465AE"/>
    <w:rsid w:val="00546970"/>
    <w:rsid w:val="00553943"/>
    <w:rsid w:val="00554E19"/>
    <w:rsid w:val="0055789C"/>
    <w:rsid w:val="00560AAF"/>
    <w:rsid w:val="0056121F"/>
    <w:rsid w:val="00564AB7"/>
    <w:rsid w:val="00567D41"/>
    <w:rsid w:val="0057236A"/>
    <w:rsid w:val="00572505"/>
    <w:rsid w:val="00573692"/>
    <w:rsid w:val="00576CDB"/>
    <w:rsid w:val="005814BF"/>
    <w:rsid w:val="00581E73"/>
    <w:rsid w:val="00582809"/>
    <w:rsid w:val="0058623C"/>
    <w:rsid w:val="0058798C"/>
    <w:rsid w:val="005900FA"/>
    <w:rsid w:val="005935A4"/>
    <w:rsid w:val="00594186"/>
    <w:rsid w:val="005948C2"/>
    <w:rsid w:val="00595DCA"/>
    <w:rsid w:val="00596934"/>
    <w:rsid w:val="0059779B"/>
    <w:rsid w:val="005A04C3"/>
    <w:rsid w:val="005A1B69"/>
    <w:rsid w:val="005A209A"/>
    <w:rsid w:val="005A384A"/>
    <w:rsid w:val="005A662D"/>
    <w:rsid w:val="005B35D7"/>
    <w:rsid w:val="005B392A"/>
    <w:rsid w:val="005B3AA3"/>
    <w:rsid w:val="005B6F83"/>
    <w:rsid w:val="005C3162"/>
    <w:rsid w:val="005C4958"/>
    <w:rsid w:val="005C74FB"/>
    <w:rsid w:val="005D1602"/>
    <w:rsid w:val="005D1EDC"/>
    <w:rsid w:val="005E0BB7"/>
    <w:rsid w:val="005E1E9D"/>
    <w:rsid w:val="005E385F"/>
    <w:rsid w:val="005E56A0"/>
    <w:rsid w:val="005E5B81"/>
    <w:rsid w:val="005F2060"/>
    <w:rsid w:val="005F2CB1"/>
    <w:rsid w:val="005F3025"/>
    <w:rsid w:val="005F618C"/>
    <w:rsid w:val="005F70BD"/>
    <w:rsid w:val="00600B50"/>
    <w:rsid w:val="00601344"/>
    <w:rsid w:val="0060283C"/>
    <w:rsid w:val="00604F14"/>
    <w:rsid w:val="006052EE"/>
    <w:rsid w:val="006057C0"/>
    <w:rsid w:val="00605F95"/>
    <w:rsid w:val="00606EA1"/>
    <w:rsid w:val="00611B83"/>
    <w:rsid w:val="006129BD"/>
    <w:rsid w:val="0061309B"/>
    <w:rsid w:val="00613257"/>
    <w:rsid w:val="00616B18"/>
    <w:rsid w:val="00620A71"/>
    <w:rsid w:val="00620D80"/>
    <w:rsid w:val="0062306D"/>
    <w:rsid w:val="006234A6"/>
    <w:rsid w:val="0062488E"/>
    <w:rsid w:val="00624D23"/>
    <w:rsid w:val="00625920"/>
    <w:rsid w:val="00627F14"/>
    <w:rsid w:val="00630001"/>
    <w:rsid w:val="006311B3"/>
    <w:rsid w:val="006315D8"/>
    <w:rsid w:val="00631B49"/>
    <w:rsid w:val="0063284C"/>
    <w:rsid w:val="00633BFA"/>
    <w:rsid w:val="00636398"/>
    <w:rsid w:val="006368D3"/>
    <w:rsid w:val="006377EC"/>
    <w:rsid w:val="0064151F"/>
    <w:rsid w:val="00641533"/>
    <w:rsid w:val="0064208D"/>
    <w:rsid w:val="00643475"/>
    <w:rsid w:val="00643586"/>
    <w:rsid w:val="0064396A"/>
    <w:rsid w:val="0064624E"/>
    <w:rsid w:val="00650AB9"/>
    <w:rsid w:val="00654948"/>
    <w:rsid w:val="00655733"/>
    <w:rsid w:val="00655ACD"/>
    <w:rsid w:val="00655F68"/>
    <w:rsid w:val="00656A92"/>
    <w:rsid w:val="00656DDE"/>
    <w:rsid w:val="0066011D"/>
    <w:rsid w:val="006606E2"/>
    <w:rsid w:val="006607C0"/>
    <w:rsid w:val="006613A6"/>
    <w:rsid w:val="006627A2"/>
    <w:rsid w:val="006634E6"/>
    <w:rsid w:val="006650DA"/>
    <w:rsid w:val="006655EE"/>
    <w:rsid w:val="00666422"/>
    <w:rsid w:val="00667EE7"/>
    <w:rsid w:val="00670922"/>
    <w:rsid w:val="00670BE1"/>
    <w:rsid w:val="00671039"/>
    <w:rsid w:val="006718E8"/>
    <w:rsid w:val="0067218F"/>
    <w:rsid w:val="006723D9"/>
    <w:rsid w:val="006741F2"/>
    <w:rsid w:val="00674CC3"/>
    <w:rsid w:val="00675C72"/>
    <w:rsid w:val="00676B35"/>
    <w:rsid w:val="006771F9"/>
    <w:rsid w:val="006776D7"/>
    <w:rsid w:val="00681003"/>
    <w:rsid w:val="006817C9"/>
    <w:rsid w:val="00683ECE"/>
    <w:rsid w:val="00691BF6"/>
    <w:rsid w:val="00694BAA"/>
    <w:rsid w:val="00695FC2"/>
    <w:rsid w:val="00696949"/>
    <w:rsid w:val="00696F5F"/>
    <w:rsid w:val="00697052"/>
    <w:rsid w:val="00697576"/>
    <w:rsid w:val="006A094E"/>
    <w:rsid w:val="006A20ED"/>
    <w:rsid w:val="006A46FB"/>
    <w:rsid w:val="006A5E28"/>
    <w:rsid w:val="006A697B"/>
    <w:rsid w:val="006A7AFF"/>
    <w:rsid w:val="006B0E23"/>
    <w:rsid w:val="006B1816"/>
    <w:rsid w:val="006B2099"/>
    <w:rsid w:val="006B3D0E"/>
    <w:rsid w:val="006B4C5E"/>
    <w:rsid w:val="006B50CF"/>
    <w:rsid w:val="006C03B8"/>
    <w:rsid w:val="006C1B23"/>
    <w:rsid w:val="006C5EC9"/>
    <w:rsid w:val="006C6059"/>
    <w:rsid w:val="006C648B"/>
    <w:rsid w:val="006C7522"/>
    <w:rsid w:val="006D5BEB"/>
    <w:rsid w:val="006D6F08"/>
    <w:rsid w:val="006E003C"/>
    <w:rsid w:val="006E062C"/>
    <w:rsid w:val="006E1E62"/>
    <w:rsid w:val="006E28B7"/>
    <w:rsid w:val="006E3310"/>
    <w:rsid w:val="006E4E39"/>
    <w:rsid w:val="006E565E"/>
    <w:rsid w:val="006E673D"/>
    <w:rsid w:val="006E77BB"/>
    <w:rsid w:val="006E7D3B"/>
    <w:rsid w:val="006F1B70"/>
    <w:rsid w:val="006F341D"/>
    <w:rsid w:val="006F3CDE"/>
    <w:rsid w:val="006F58D4"/>
    <w:rsid w:val="006F6938"/>
    <w:rsid w:val="00703274"/>
    <w:rsid w:val="0070346E"/>
    <w:rsid w:val="00703620"/>
    <w:rsid w:val="0070497B"/>
    <w:rsid w:val="00704EDB"/>
    <w:rsid w:val="0070537F"/>
    <w:rsid w:val="00706101"/>
    <w:rsid w:val="00706A36"/>
    <w:rsid w:val="00707072"/>
    <w:rsid w:val="00707619"/>
    <w:rsid w:val="00707D61"/>
    <w:rsid w:val="007108B1"/>
    <w:rsid w:val="00712287"/>
    <w:rsid w:val="00712772"/>
    <w:rsid w:val="00712F43"/>
    <w:rsid w:val="0071355E"/>
    <w:rsid w:val="007139AC"/>
    <w:rsid w:val="007146EC"/>
    <w:rsid w:val="007148D3"/>
    <w:rsid w:val="00715B9A"/>
    <w:rsid w:val="00717B24"/>
    <w:rsid w:val="00721593"/>
    <w:rsid w:val="00726EA6"/>
    <w:rsid w:val="00727208"/>
    <w:rsid w:val="00727680"/>
    <w:rsid w:val="00731D20"/>
    <w:rsid w:val="007348B1"/>
    <w:rsid w:val="00734B23"/>
    <w:rsid w:val="00734B9B"/>
    <w:rsid w:val="00735E54"/>
    <w:rsid w:val="007362A6"/>
    <w:rsid w:val="00736D7D"/>
    <w:rsid w:val="00740E58"/>
    <w:rsid w:val="00742E43"/>
    <w:rsid w:val="007445A0"/>
    <w:rsid w:val="0074524B"/>
    <w:rsid w:val="00747D8B"/>
    <w:rsid w:val="00751228"/>
    <w:rsid w:val="00754661"/>
    <w:rsid w:val="007571E1"/>
    <w:rsid w:val="00757A26"/>
    <w:rsid w:val="0076000F"/>
    <w:rsid w:val="007604B2"/>
    <w:rsid w:val="00761325"/>
    <w:rsid w:val="00765281"/>
    <w:rsid w:val="007661CA"/>
    <w:rsid w:val="00766BAD"/>
    <w:rsid w:val="007730BD"/>
    <w:rsid w:val="00773C6B"/>
    <w:rsid w:val="007755F2"/>
    <w:rsid w:val="00776971"/>
    <w:rsid w:val="00776C65"/>
    <w:rsid w:val="00777B2F"/>
    <w:rsid w:val="0078016D"/>
    <w:rsid w:val="0078177E"/>
    <w:rsid w:val="00782737"/>
    <w:rsid w:val="0078302A"/>
    <w:rsid w:val="0078304C"/>
    <w:rsid w:val="00783673"/>
    <w:rsid w:val="007851F4"/>
    <w:rsid w:val="00785490"/>
    <w:rsid w:val="00790076"/>
    <w:rsid w:val="00792457"/>
    <w:rsid w:val="007925EA"/>
    <w:rsid w:val="00793CD8"/>
    <w:rsid w:val="007953C1"/>
    <w:rsid w:val="00795C92"/>
    <w:rsid w:val="00796231"/>
    <w:rsid w:val="007A1CB3"/>
    <w:rsid w:val="007A306F"/>
    <w:rsid w:val="007A43A6"/>
    <w:rsid w:val="007A43CC"/>
    <w:rsid w:val="007A538E"/>
    <w:rsid w:val="007A58A6"/>
    <w:rsid w:val="007A7564"/>
    <w:rsid w:val="007B0C0A"/>
    <w:rsid w:val="007B1E6E"/>
    <w:rsid w:val="007B3D2D"/>
    <w:rsid w:val="007B3DA1"/>
    <w:rsid w:val="007B50AE"/>
    <w:rsid w:val="007B51DF"/>
    <w:rsid w:val="007B5F41"/>
    <w:rsid w:val="007B72CD"/>
    <w:rsid w:val="007C05DD"/>
    <w:rsid w:val="007C0ED3"/>
    <w:rsid w:val="007C1924"/>
    <w:rsid w:val="007C3D18"/>
    <w:rsid w:val="007C4B28"/>
    <w:rsid w:val="007C4DF0"/>
    <w:rsid w:val="007C60BF"/>
    <w:rsid w:val="007C6A07"/>
    <w:rsid w:val="007C7575"/>
    <w:rsid w:val="007C75A1"/>
    <w:rsid w:val="007C77A5"/>
    <w:rsid w:val="007D04E5"/>
    <w:rsid w:val="007D2371"/>
    <w:rsid w:val="007D245A"/>
    <w:rsid w:val="007D5901"/>
    <w:rsid w:val="007D6F34"/>
    <w:rsid w:val="007D7526"/>
    <w:rsid w:val="007E112D"/>
    <w:rsid w:val="007E261B"/>
    <w:rsid w:val="007E271E"/>
    <w:rsid w:val="007E4610"/>
    <w:rsid w:val="007E4715"/>
    <w:rsid w:val="007E48F2"/>
    <w:rsid w:val="007E505B"/>
    <w:rsid w:val="007E54F5"/>
    <w:rsid w:val="007E7091"/>
    <w:rsid w:val="007F04C6"/>
    <w:rsid w:val="007F19CA"/>
    <w:rsid w:val="007F5E3B"/>
    <w:rsid w:val="007F7588"/>
    <w:rsid w:val="00801000"/>
    <w:rsid w:val="00803FAE"/>
    <w:rsid w:val="0080605F"/>
    <w:rsid w:val="0080761F"/>
    <w:rsid w:val="00807786"/>
    <w:rsid w:val="008112E8"/>
    <w:rsid w:val="00811FCB"/>
    <w:rsid w:val="008134B1"/>
    <w:rsid w:val="008158D6"/>
    <w:rsid w:val="00817196"/>
    <w:rsid w:val="008205EE"/>
    <w:rsid w:val="008235DB"/>
    <w:rsid w:val="00824339"/>
    <w:rsid w:val="00824AB4"/>
    <w:rsid w:val="00825AA0"/>
    <w:rsid w:val="00825C42"/>
    <w:rsid w:val="00825D25"/>
    <w:rsid w:val="00826C45"/>
    <w:rsid w:val="00827D6F"/>
    <w:rsid w:val="008349B3"/>
    <w:rsid w:val="00835165"/>
    <w:rsid w:val="00835948"/>
    <w:rsid w:val="008376AC"/>
    <w:rsid w:val="008378CD"/>
    <w:rsid w:val="00837D21"/>
    <w:rsid w:val="0084256B"/>
    <w:rsid w:val="00842C35"/>
    <w:rsid w:val="008444E8"/>
    <w:rsid w:val="00844E80"/>
    <w:rsid w:val="00846743"/>
    <w:rsid w:val="00846FE7"/>
    <w:rsid w:val="00850CEC"/>
    <w:rsid w:val="0085111E"/>
    <w:rsid w:val="00852A97"/>
    <w:rsid w:val="00856911"/>
    <w:rsid w:val="00860DB9"/>
    <w:rsid w:val="00864FB0"/>
    <w:rsid w:val="0086609A"/>
    <w:rsid w:val="0086647E"/>
    <w:rsid w:val="008677FD"/>
    <w:rsid w:val="008706D4"/>
    <w:rsid w:val="00870F8A"/>
    <w:rsid w:val="008719A4"/>
    <w:rsid w:val="00871D23"/>
    <w:rsid w:val="00874312"/>
    <w:rsid w:val="0087437C"/>
    <w:rsid w:val="00875650"/>
    <w:rsid w:val="00875CD7"/>
    <w:rsid w:val="00876B4D"/>
    <w:rsid w:val="00877F18"/>
    <w:rsid w:val="00881685"/>
    <w:rsid w:val="0088782F"/>
    <w:rsid w:val="008911ED"/>
    <w:rsid w:val="00894A88"/>
    <w:rsid w:val="00895386"/>
    <w:rsid w:val="008A1987"/>
    <w:rsid w:val="008A21FF"/>
    <w:rsid w:val="008A2CE2"/>
    <w:rsid w:val="008A2FFC"/>
    <w:rsid w:val="008A30AC"/>
    <w:rsid w:val="008A44B8"/>
    <w:rsid w:val="008A455C"/>
    <w:rsid w:val="008A51A8"/>
    <w:rsid w:val="008A54C7"/>
    <w:rsid w:val="008A5A7B"/>
    <w:rsid w:val="008A77D8"/>
    <w:rsid w:val="008B0483"/>
    <w:rsid w:val="008B120C"/>
    <w:rsid w:val="008B2A8F"/>
    <w:rsid w:val="008B51A0"/>
    <w:rsid w:val="008B592A"/>
    <w:rsid w:val="008B5BB8"/>
    <w:rsid w:val="008B6007"/>
    <w:rsid w:val="008B657B"/>
    <w:rsid w:val="008B77C0"/>
    <w:rsid w:val="008B7B5C"/>
    <w:rsid w:val="008C0C99"/>
    <w:rsid w:val="008C2017"/>
    <w:rsid w:val="008C406F"/>
    <w:rsid w:val="008C40FF"/>
    <w:rsid w:val="008C4958"/>
    <w:rsid w:val="008C4BAA"/>
    <w:rsid w:val="008C6AE8"/>
    <w:rsid w:val="008C7573"/>
    <w:rsid w:val="008D34F1"/>
    <w:rsid w:val="008D39D8"/>
    <w:rsid w:val="008D5677"/>
    <w:rsid w:val="008D6D1A"/>
    <w:rsid w:val="008E065E"/>
    <w:rsid w:val="008E0927"/>
    <w:rsid w:val="008E1909"/>
    <w:rsid w:val="008E2029"/>
    <w:rsid w:val="008E2548"/>
    <w:rsid w:val="008E3396"/>
    <w:rsid w:val="008E5AC6"/>
    <w:rsid w:val="008F1EAB"/>
    <w:rsid w:val="008F23B9"/>
    <w:rsid w:val="008F32D5"/>
    <w:rsid w:val="008F33DC"/>
    <w:rsid w:val="008F477F"/>
    <w:rsid w:val="008F63BC"/>
    <w:rsid w:val="00901E0F"/>
    <w:rsid w:val="00902350"/>
    <w:rsid w:val="0090336B"/>
    <w:rsid w:val="0090539D"/>
    <w:rsid w:val="009053AA"/>
    <w:rsid w:val="00906939"/>
    <w:rsid w:val="00910B7D"/>
    <w:rsid w:val="00911DFB"/>
    <w:rsid w:val="009139D9"/>
    <w:rsid w:val="00914AD8"/>
    <w:rsid w:val="00914CFF"/>
    <w:rsid w:val="00915EB3"/>
    <w:rsid w:val="00916079"/>
    <w:rsid w:val="00917CE9"/>
    <w:rsid w:val="00920BF2"/>
    <w:rsid w:val="00922010"/>
    <w:rsid w:val="009228EC"/>
    <w:rsid w:val="009265E2"/>
    <w:rsid w:val="00931304"/>
    <w:rsid w:val="00931BD9"/>
    <w:rsid w:val="009368F3"/>
    <w:rsid w:val="00941636"/>
    <w:rsid w:val="00943742"/>
    <w:rsid w:val="00945C05"/>
    <w:rsid w:val="00946945"/>
    <w:rsid w:val="00947713"/>
    <w:rsid w:val="00950DE7"/>
    <w:rsid w:val="00952FCC"/>
    <w:rsid w:val="00953920"/>
    <w:rsid w:val="00953D47"/>
    <w:rsid w:val="00954545"/>
    <w:rsid w:val="0095681E"/>
    <w:rsid w:val="009572D4"/>
    <w:rsid w:val="0096171C"/>
    <w:rsid w:val="00961921"/>
    <w:rsid w:val="0096373B"/>
    <w:rsid w:val="0096430A"/>
    <w:rsid w:val="00964B2D"/>
    <w:rsid w:val="0096554B"/>
    <w:rsid w:val="0096584A"/>
    <w:rsid w:val="00971F08"/>
    <w:rsid w:val="0097603D"/>
    <w:rsid w:val="00976949"/>
    <w:rsid w:val="00980477"/>
    <w:rsid w:val="00982470"/>
    <w:rsid w:val="00983A88"/>
    <w:rsid w:val="00984E45"/>
    <w:rsid w:val="00985253"/>
    <w:rsid w:val="009853B3"/>
    <w:rsid w:val="00985455"/>
    <w:rsid w:val="0098745C"/>
    <w:rsid w:val="00990630"/>
    <w:rsid w:val="00991761"/>
    <w:rsid w:val="009921F9"/>
    <w:rsid w:val="00992278"/>
    <w:rsid w:val="00992C24"/>
    <w:rsid w:val="009944F1"/>
    <w:rsid w:val="00994DCA"/>
    <w:rsid w:val="009960EC"/>
    <w:rsid w:val="009970DD"/>
    <w:rsid w:val="00997F2B"/>
    <w:rsid w:val="009A0731"/>
    <w:rsid w:val="009A0FBA"/>
    <w:rsid w:val="009A1601"/>
    <w:rsid w:val="009A372A"/>
    <w:rsid w:val="009A462D"/>
    <w:rsid w:val="009A5CBA"/>
    <w:rsid w:val="009B1619"/>
    <w:rsid w:val="009B1F30"/>
    <w:rsid w:val="009B2D27"/>
    <w:rsid w:val="009B3AC2"/>
    <w:rsid w:val="009B4DF4"/>
    <w:rsid w:val="009B564E"/>
    <w:rsid w:val="009B7CC3"/>
    <w:rsid w:val="009B7E87"/>
    <w:rsid w:val="009C0861"/>
    <w:rsid w:val="009C2D64"/>
    <w:rsid w:val="009C403E"/>
    <w:rsid w:val="009C4C5D"/>
    <w:rsid w:val="009C75FA"/>
    <w:rsid w:val="009D2280"/>
    <w:rsid w:val="009D3B17"/>
    <w:rsid w:val="009D4CCC"/>
    <w:rsid w:val="009D4FF0"/>
    <w:rsid w:val="009D6D6C"/>
    <w:rsid w:val="009D703C"/>
    <w:rsid w:val="009D718F"/>
    <w:rsid w:val="009E068F"/>
    <w:rsid w:val="009E14E0"/>
    <w:rsid w:val="009E31A1"/>
    <w:rsid w:val="009E35DB"/>
    <w:rsid w:val="009E4076"/>
    <w:rsid w:val="009E47A3"/>
    <w:rsid w:val="009E4B14"/>
    <w:rsid w:val="009E4FEB"/>
    <w:rsid w:val="009E7079"/>
    <w:rsid w:val="009F055B"/>
    <w:rsid w:val="009F077E"/>
    <w:rsid w:val="009F08F3"/>
    <w:rsid w:val="009F344F"/>
    <w:rsid w:val="009F3C21"/>
    <w:rsid w:val="009F4C8D"/>
    <w:rsid w:val="009F53FD"/>
    <w:rsid w:val="009F5513"/>
    <w:rsid w:val="00A01A8F"/>
    <w:rsid w:val="00A048A8"/>
    <w:rsid w:val="00A04F49"/>
    <w:rsid w:val="00A131AF"/>
    <w:rsid w:val="00A13CBB"/>
    <w:rsid w:val="00A13E54"/>
    <w:rsid w:val="00A14C3F"/>
    <w:rsid w:val="00A1531E"/>
    <w:rsid w:val="00A15B5F"/>
    <w:rsid w:val="00A17D1E"/>
    <w:rsid w:val="00A17F63"/>
    <w:rsid w:val="00A2193B"/>
    <w:rsid w:val="00A224E9"/>
    <w:rsid w:val="00A22E9C"/>
    <w:rsid w:val="00A2351A"/>
    <w:rsid w:val="00A23960"/>
    <w:rsid w:val="00A249C4"/>
    <w:rsid w:val="00A264A9"/>
    <w:rsid w:val="00A27785"/>
    <w:rsid w:val="00A30187"/>
    <w:rsid w:val="00A3448A"/>
    <w:rsid w:val="00A36297"/>
    <w:rsid w:val="00A41E2B"/>
    <w:rsid w:val="00A4255F"/>
    <w:rsid w:val="00A45B74"/>
    <w:rsid w:val="00A4718A"/>
    <w:rsid w:val="00A52E1D"/>
    <w:rsid w:val="00A541ED"/>
    <w:rsid w:val="00A607EB"/>
    <w:rsid w:val="00A61499"/>
    <w:rsid w:val="00A62A77"/>
    <w:rsid w:val="00A63483"/>
    <w:rsid w:val="00A657D7"/>
    <w:rsid w:val="00A660AC"/>
    <w:rsid w:val="00A67E67"/>
    <w:rsid w:val="00A67E6C"/>
    <w:rsid w:val="00A701A8"/>
    <w:rsid w:val="00A71B99"/>
    <w:rsid w:val="00A739D0"/>
    <w:rsid w:val="00A761D4"/>
    <w:rsid w:val="00A77EC4"/>
    <w:rsid w:val="00A806C5"/>
    <w:rsid w:val="00A81862"/>
    <w:rsid w:val="00A819BF"/>
    <w:rsid w:val="00A910B7"/>
    <w:rsid w:val="00A91E99"/>
    <w:rsid w:val="00A92879"/>
    <w:rsid w:val="00A9442A"/>
    <w:rsid w:val="00AA016F"/>
    <w:rsid w:val="00AA1ED6"/>
    <w:rsid w:val="00AA51D6"/>
    <w:rsid w:val="00AA53FC"/>
    <w:rsid w:val="00AB0BC8"/>
    <w:rsid w:val="00AB11CA"/>
    <w:rsid w:val="00AB14D9"/>
    <w:rsid w:val="00AB3708"/>
    <w:rsid w:val="00AB4AB8"/>
    <w:rsid w:val="00AB4F06"/>
    <w:rsid w:val="00AB655E"/>
    <w:rsid w:val="00AC007F"/>
    <w:rsid w:val="00AC037D"/>
    <w:rsid w:val="00AC200A"/>
    <w:rsid w:val="00AC2ECD"/>
    <w:rsid w:val="00AC3119"/>
    <w:rsid w:val="00AC3812"/>
    <w:rsid w:val="00AC3B3A"/>
    <w:rsid w:val="00AC3E1B"/>
    <w:rsid w:val="00AC49FB"/>
    <w:rsid w:val="00AC507E"/>
    <w:rsid w:val="00AC5A10"/>
    <w:rsid w:val="00AD0AA3"/>
    <w:rsid w:val="00AD2AED"/>
    <w:rsid w:val="00AD2E0D"/>
    <w:rsid w:val="00AD3F94"/>
    <w:rsid w:val="00AD4A5A"/>
    <w:rsid w:val="00AD4A5E"/>
    <w:rsid w:val="00AE27AC"/>
    <w:rsid w:val="00AE40E0"/>
    <w:rsid w:val="00AE4DBA"/>
    <w:rsid w:val="00AE4F07"/>
    <w:rsid w:val="00AF1C5D"/>
    <w:rsid w:val="00AF42D7"/>
    <w:rsid w:val="00AF6935"/>
    <w:rsid w:val="00AF6974"/>
    <w:rsid w:val="00AF7504"/>
    <w:rsid w:val="00B006FE"/>
    <w:rsid w:val="00B007CB"/>
    <w:rsid w:val="00B02AA9"/>
    <w:rsid w:val="00B02FA3"/>
    <w:rsid w:val="00B0442F"/>
    <w:rsid w:val="00B05084"/>
    <w:rsid w:val="00B0636F"/>
    <w:rsid w:val="00B06428"/>
    <w:rsid w:val="00B06752"/>
    <w:rsid w:val="00B13114"/>
    <w:rsid w:val="00B157F9"/>
    <w:rsid w:val="00B167F1"/>
    <w:rsid w:val="00B20256"/>
    <w:rsid w:val="00B20D09"/>
    <w:rsid w:val="00B21D67"/>
    <w:rsid w:val="00B2763F"/>
    <w:rsid w:val="00B27AAC"/>
    <w:rsid w:val="00B30929"/>
    <w:rsid w:val="00B3410D"/>
    <w:rsid w:val="00B372AA"/>
    <w:rsid w:val="00B37AD8"/>
    <w:rsid w:val="00B40445"/>
    <w:rsid w:val="00B4113F"/>
    <w:rsid w:val="00B41888"/>
    <w:rsid w:val="00B45A52"/>
    <w:rsid w:val="00B46175"/>
    <w:rsid w:val="00B51905"/>
    <w:rsid w:val="00B6229F"/>
    <w:rsid w:val="00B62AAA"/>
    <w:rsid w:val="00B664C7"/>
    <w:rsid w:val="00B70C5B"/>
    <w:rsid w:val="00B71715"/>
    <w:rsid w:val="00B739F6"/>
    <w:rsid w:val="00B75DED"/>
    <w:rsid w:val="00B819FA"/>
    <w:rsid w:val="00B81A6C"/>
    <w:rsid w:val="00B84769"/>
    <w:rsid w:val="00B85DE5"/>
    <w:rsid w:val="00B8780C"/>
    <w:rsid w:val="00B90692"/>
    <w:rsid w:val="00B90F73"/>
    <w:rsid w:val="00B93B59"/>
    <w:rsid w:val="00B9406A"/>
    <w:rsid w:val="00BA0785"/>
    <w:rsid w:val="00BA2280"/>
    <w:rsid w:val="00BA2A08"/>
    <w:rsid w:val="00BA3436"/>
    <w:rsid w:val="00BA39FB"/>
    <w:rsid w:val="00BA56D2"/>
    <w:rsid w:val="00BA7369"/>
    <w:rsid w:val="00BA7537"/>
    <w:rsid w:val="00BA76E0"/>
    <w:rsid w:val="00BB0080"/>
    <w:rsid w:val="00BB2A25"/>
    <w:rsid w:val="00BB462B"/>
    <w:rsid w:val="00BB51E9"/>
    <w:rsid w:val="00BC0FDC"/>
    <w:rsid w:val="00BC3053"/>
    <w:rsid w:val="00BC4D2E"/>
    <w:rsid w:val="00BD463D"/>
    <w:rsid w:val="00BD48AC"/>
    <w:rsid w:val="00BD5F1A"/>
    <w:rsid w:val="00BD7186"/>
    <w:rsid w:val="00BE1234"/>
    <w:rsid w:val="00BE2FA6"/>
    <w:rsid w:val="00BE333F"/>
    <w:rsid w:val="00BE7406"/>
    <w:rsid w:val="00BE7603"/>
    <w:rsid w:val="00BE795F"/>
    <w:rsid w:val="00BF3279"/>
    <w:rsid w:val="00BF70B0"/>
    <w:rsid w:val="00BF74C7"/>
    <w:rsid w:val="00BF7D28"/>
    <w:rsid w:val="00C015F1"/>
    <w:rsid w:val="00C01F33"/>
    <w:rsid w:val="00C02CC6"/>
    <w:rsid w:val="00C02F29"/>
    <w:rsid w:val="00C040F7"/>
    <w:rsid w:val="00C041B0"/>
    <w:rsid w:val="00C044AB"/>
    <w:rsid w:val="00C05706"/>
    <w:rsid w:val="00C06D63"/>
    <w:rsid w:val="00C07377"/>
    <w:rsid w:val="00C10478"/>
    <w:rsid w:val="00C11A36"/>
    <w:rsid w:val="00C120BF"/>
    <w:rsid w:val="00C12107"/>
    <w:rsid w:val="00C14D4B"/>
    <w:rsid w:val="00C154BB"/>
    <w:rsid w:val="00C17162"/>
    <w:rsid w:val="00C17E23"/>
    <w:rsid w:val="00C21419"/>
    <w:rsid w:val="00C219A1"/>
    <w:rsid w:val="00C2346D"/>
    <w:rsid w:val="00C24E6B"/>
    <w:rsid w:val="00C279B5"/>
    <w:rsid w:val="00C27C45"/>
    <w:rsid w:val="00C32218"/>
    <w:rsid w:val="00C32D0E"/>
    <w:rsid w:val="00C3593E"/>
    <w:rsid w:val="00C3719D"/>
    <w:rsid w:val="00C408C5"/>
    <w:rsid w:val="00C40D36"/>
    <w:rsid w:val="00C47C8C"/>
    <w:rsid w:val="00C53222"/>
    <w:rsid w:val="00C54995"/>
    <w:rsid w:val="00C54D41"/>
    <w:rsid w:val="00C558BB"/>
    <w:rsid w:val="00C60671"/>
    <w:rsid w:val="00C60783"/>
    <w:rsid w:val="00C6217D"/>
    <w:rsid w:val="00C62EAA"/>
    <w:rsid w:val="00C63151"/>
    <w:rsid w:val="00C63498"/>
    <w:rsid w:val="00C64672"/>
    <w:rsid w:val="00C65310"/>
    <w:rsid w:val="00C659C7"/>
    <w:rsid w:val="00C676AA"/>
    <w:rsid w:val="00C70697"/>
    <w:rsid w:val="00C72EF4"/>
    <w:rsid w:val="00C75D2F"/>
    <w:rsid w:val="00C767BE"/>
    <w:rsid w:val="00C76963"/>
    <w:rsid w:val="00C76DEE"/>
    <w:rsid w:val="00C76E3C"/>
    <w:rsid w:val="00C81568"/>
    <w:rsid w:val="00C83706"/>
    <w:rsid w:val="00C85542"/>
    <w:rsid w:val="00C86511"/>
    <w:rsid w:val="00C86AE2"/>
    <w:rsid w:val="00C9027A"/>
    <w:rsid w:val="00C9068E"/>
    <w:rsid w:val="00C92C5A"/>
    <w:rsid w:val="00C932C8"/>
    <w:rsid w:val="00C93793"/>
    <w:rsid w:val="00C93C4B"/>
    <w:rsid w:val="00C944AB"/>
    <w:rsid w:val="00C95A0C"/>
    <w:rsid w:val="00C95B40"/>
    <w:rsid w:val="00C967F3"/>
    <w:rsid w:val="00C9738E"/>
    <w:rsid w:val="00CA1ED8"/>
    <w:rsid w:val="00CA20B5"/>
    <w:rsid w:val="00CA2C31"/>
    <w:rsid w:val="00CA3E8C"/>
    <w:rsid w:val="00CA7A0B"/>
    <w:rsid w:val="00CB0824"/>
    <w:rsid w:val="00CB1F63"/>
    <w:rsid w:val="00CB6D49"/>
    <w:rsid w:val="00CB7170"/>
    <w:rsid w:val="00CC040E"/>
    <w:rsid w:val="00CC111F"/>
    <w:rsid w:val="00CC2011"/>
    <w:rsid w:val="00CC2492"/>
    <w:rsid w:val="00CC3EA0"/>
    <w:rsid w:val="00CC7B45"/>
    <w:rsid w:val="00CD1188"/>
    <w:rsid w:val="00CD1E02"/>
    <w:rsid w:val="00CD2ED1"/>
    <w:rsid w:val="00CD337B"/>
    <w:rsid w:val="00CE0424"/>
    <w:rsid w:val="00CE14D1"/>
    <w:rsid w:val="00CE21DA"/>
    <w:rsid w:val="00CE701D"/>
    <w:rsid w:val="00CE7561"/>
    <w:rsid w:val="00CF05D8"/>
    <w:rsid w:val="00CF1354"/>
    <w:rsid w:val="00CF3B1F"/>
    <w:rsid w:val="00CF3BF6"/>
    <w:rsid w:val="00CF4EC7"/>
    <w:rsid w:val="00CF506B"/>
    <w:rsid w:val="00CF625B"/>
    <w:rsid w:val="00CF687E"/>
    <w:rsid w:val="00CF6C73"/>
    <w:rsid w:val="00CF71E3"/>
    <w:rsid w:val="00CF7205"/>
    <w:rsid w:val="00D0349B"/>
    <w:rsid w:val="00D04434"/>
    <w:rsid w:val="00D063D4"/>
    <w:rsid w:val="00D10249"/>
    <w:rsid w:val="00D115C3"/>
    <w:rsid w:val="00D11897"/>
    <w:rsid w:val="00D11C42"/>
    <w:rsid w:val="00D12C40"/>
    <w:rsid w:val="00D12CF3"/>
    <w:rsid w:val="00D13135"/>
    <w:rsid w:val="00D1329F"/>
    <w:rsid w:val="00D13E4E"/>
    <w:rsid w:val="00D218E1"/>
    <w:rsid w:val="00D22BF3"/>
    <w:rsid w:val="00D239A7"/>
    <w:rsid w:val="00D23BD2"/>
    <w:rsid w:val="00D23F47"/>
    <w:rsid w:val="00D24544"/>
    <w:rsid w:val="00D25387"/>
    <w:rsid w:val="00D3005B"/>
    <w:rsid w:val="00D33E18"/>
    <w:rsid w:val="00D362DB"/>
    <w:rsid w:val="00D36E71"/>
    <w:rsid w:val="00D37D87"/>
    <w:rsid w:val="00D401A9"/>
    <w:rsid w:val="00D40B33"/>
    <w:rsid w:val="00D4318F"/>
    <w:rsid w:val="00D438BF"/>
    <w:rsid w:val="00D440F8"/>
    <w:rsid w:val="00D446F3"/>
    <w:rsid w:val="00D5100A"/>
    <w:rsid w:val="00D519D5"/>
    <w:rsid w:val="00D5371B"/>
    <w:rsid w:val="00D546FF"/>
    <w:rsid w:val="00D55AD5"/>
    <w:rsid w:val="00D576CA"/>
    <w:rsid w:val="00D60E13"/>
    <w:rsid w:val="00D60FA0"/>
    <w:rsid w:val="00D61AF5"/>
    <w:rsid w:val="00D62585"/>
    <w:rsid w:val="00D625C9"/>
    <w:rsid w:val="00D62CD5"/>
    <w:rsid w:val="00D6435F"/>
    <w:rsid w:val="00D64796"/>
    <w:rsid w:val="00D652B5"/>
    <w:rsid w:val="00D66155"/>
    <w:rsid w:val="00D708B0"/>
    <w:rsid w:val="00D7253C"/>
    <w:rsid w:val="00D77B1D"/>
    <w:rsid w:val="00D8021F"/>
    <w:rsid w:val="00D80383"/>
    <w:rsid w:val="00D820C1"/>
    <w:rsid w:val="00D823C6"/>
    <w:rsid w:val="00D84C46"/>
    <w:rsid w:val="00D85236"/>
    <w:rsid w:val="00D85833"/>
    <w:rsid w:val="00D86B37"/>
    <w:rsid w:val="00D86CA3"/>
    <w:rsid w:val="00D871CE"/>
    <w:rsid w:val="00D9196D"/>
    <w:rsid w:val="00D92982"/>
    <w:rsid w:val="00D932A2"/>
    <w:rsid w:val="00DA076B"/>
    <w:rsid w:val="00DA1349"/>
    <w:rsid w:val="00DA1786"/>
    <w:rsid w:val="00DA305E"/>
    <w:rsid w:val="00DA44B9"/>
    <w:rsid w:val="00DA5007"/>
    <w:rsid w:val="00DA5417"/>
    <w:rsid w:val="00DA56E8"/>
    <w:rsid w:val="00DB0416"/>
    <w:rsid w:val="00DB0A9F"/>
    <w:rsid w:val="00DB22AA"/>
    <w:rsid w:val="00DB3422"/>
    <w:rsid w:val="00DB377D"/>
    <w:rsid w:val="00DB3BCB"/>
    <w:rsid w:val="00DC1682"/>
    <w:rsid w:val="00DC1BEE"/>
    <w:rsid w:val="00DC2D36"/>
    <w:rsid w:val="00DC53EF"/>
    <w:rsid w:val="00DC7F2C"/>
    <w:rsid w:val="00DD0708"/>
    <w:rsid w:val="00DD1C46"/>
    <w:rsid w:val="00DD1F83"/>
    <w:rsid w:val="00DD42DD"/>
    <w:rsid w:val="00DD4573"/>
    <w:rsid w:val="00DD4C4A"/>
    <w:rsid w:val="00DD5403"/>
    <w:rsid w:val="00DE5109"/>
    <w:rsid w:val="00DE5608"/>
    <w:rsid w:val="00DE58D0"/>
    <w:rsid w:val="00DE5947"/>
    <w:rsid w:val="00DE654F"/>
    <w:rsid w:val="00DE6B35"/>
    <w:rsid w:val="00DF0B6E"/>
    <w:rsid w:val="00DF15E0"/>
    <w:rsid w:val="00DF3287"/>
    <w:rsid w:val="00DF37A0"/>
    <w:rsid w:val="00DF59CA"/>
    <w:rsid w:val="00DF6CA4"/>
    <w:rsid w:val="00E03965"/>
    <w:rsid w:val="00E10CA0"/>
    <w:rsid w:val="00E110E7"/>
    <w:rsid w:val="00E11B20"/>
    <w:rsid w:val="00E13A7D"/>
    <w:rsid w:val="00E173AB"/>
    <w:rsid w:val="00E17FA2"/>
    <w:rsid w:val="00E206FE"/>
    <w:rsid w:val="00E22330"/>
    <w:rsid w:val="00E243D9"/>
    <w:rsid w:val="00E2470B"/>
    <w:rsid w:val="00E30B5A"/>
    <w:rsid w:val="00E3123D"/>
    <w:rsid w:val="00E31461"/>
    <w:rsid w:val="00E31D43"/>
    <w:rsid w:val="00E31F01"/>
    <w:rsid w:val="00E32608"/>
    <w:rsid w:val="00E34188"/>
    <w:rsid w:val="00E345CD"/>
    <w:rsid w:val="00E34B6E"/>
    <w:rsid w:val="00E35559"/>
    <w:rsid w:val="00E36654"/>
    <w:rsid w:val="00E3723A"/>
    <w:rsid w:val="00E37860"/>
    <w:rsid w:val="00E37B36"/>
    <w:rsid w:val="00E4275D"/>
    <w:rsid w:val="00E446F1"/>
    <w:rsid w:val="00E461E2"/>
    <w:rsid w:val="00E46886"/>
    <w:rsid w:val="00E47AEF"/>
    <w:rsid w:val="00E53B75"/>
    <w:rsid w:val="00E54762"/>
    <w:rsid w:val="00E54E3B"/>
    <w:rsid w:val="00E5755B"/>
    <w:rsid w:val="00E57565"/>
    <w:rsid w:val="00E57F70"/>
    <w:rsid w:val="00E63838"/>
    <w:rsid w:val="00E64434"/>
    <w:rsid w:val="00E66C76"/>
    <w:rsid w:val="00E67C51"/>
    <w:rsid w:val="00E67D0D"/>
    <w:rsid w:val="00E70001"/>
    <w:rsid w:val="00E71459"/>
    <w:rsid w:val="00E72EFC"/>
    <w:rsid w:val="00E736F4"/>
    <w:rsid w:val="00E758EC"/>
    <w:rsid w:val="00E7714F"/>
    <w:rsid w:val="00E81182"/>
    <w:rsid w:val="00E81EF0"/>
    <w:rsid w:val="00E8234C"/>
    <w:rsid w:val="00E830D5"/>
    <w:rsid w:val="00E83AA9"/>
    <w:rsid w:val="00E85928"/>
    <w:rsid w:val="00E862D0"/>
    <w:rsid w:val="00E87506"/>
    <w:rsid w:val="00E87822"/>
    <w:rsid w:val="00E90395"/>
    <w:rsid w:val="00E90E49"/>
    <w:rsid w:val="00E91039"/>
    <w:rsid w:val="00E91168"/>
    <w:rsid w:val="00E91732"/>
    <w:rsid w:val="00E917F9"/>
    <w:rsid w:val="00E9291C"/>
    <w:rsid w:val="00E93FFE"/>
    <w:rsid w:val="00E94F8A"/>
    <w:rsid w:val="00E96A0D"/>
    <w:rsid w:val="00EA512F"/>
    <w:rsid w:val="00EA7A41"/>
    <w:rsid w:val="00EB077B"/>
    <w:rsid w:val="00EB4625"/>
    <w:rsid w:val="00EB4EA2"/>
    <w:rsid w:val="00EC27C6"/>
    <w:rsid w:val="00EC3707"/>
    <w:rsid w:val="00EC4207"/>
    <w:rsid w:val="00EC525A"/>
    <w:rsid w:val="00EC5653"/>
    <w:rsid w:val="00EC60B5"/>
    <w:rsid w:val="00EC71CE"/>
    <w:rsid w:val="00EC78D3"/>
    <w:rsid w:val="00ED1006"/>
    <w:rsid w:val="00EE2CEE"/>
    <w:rsid w:val="00EE619C"/>
    <w:rsid w:val="00EE64AC"/>
    <w:rsid w:val="00EF141C"/>
    <w:rsid w:val="00EF18FE"/>
    <w:rsid w:val="00EF27C3"/>
    <w:rsid w:val="00EF49B4"/>
    <w:rsid w:val="00EF5787"/>
    <w:rsid w:val="00EF60D0"/>
    <w:rsid w:val="00F027CE"/>
    <w:rsid w:val="00F0296B"/>
    <w:rsid w:val="00F0528D"/>
    <w:rsid w:val="00F0545B"/>
    <w:rsid w:val="00F061AF"/>
    <w:rsid w:val="00F06C67"/>
    <w:rsid w:val="00F06DFD"/>
    <w:rsid w:val="00F071D1"/>
    <w:rsid w:val="00F07533"/>
    <w:rsid w:val="00F1045F"/>
    <w:rsid w:val="00F10629"/>
    <w:rsid w:val="00F136FD"/>
    <w:rsid w:val="00F15FA5"/>
    <w:rsid w:val="00F209B7"/>
    <w:rsid w:val="00F2376F"/>
    <w:rsid w:val="00F243D8"/>
    <w:rsid w:val="00F25580"/>
    <w:rsid w:val="00F264F1"/>
    <w:rsid w:val="00F27127"/>
    <w:rsid w:val="00F27D4C"/>
    <w:rsid w:val="00F30828"/>
    <w:rsid w:val="00F313D6"/>
    <w:rsid w:val="00F40F0C"/>
    <w:rsid w:val="00F43FF7"/>
    <w:rsid w:val="00F45088"/>
    <w:rsid w:val="00F4766C"/>
    <w:rsid w:val="00F507D1"/>
    <w:rsid w:val="00F519CE"/>
    <w:rsid w:val="00F51ADA"/>
    <w:rsid w:val="00F576F7"/>
    <w:rsid w:val="00F607C5"/>
    <w:rsid w:val="00F60DEA"/>
    <w:rsid w:val="00F61999"/>
    <w:rsid w:val="00F6302A"/>
    <w:rsid w:val="00F64605"/>
    <w:rsid w:val="00F64C2B"/>
    <w:rsid w:val="00F651BE"/>
    <w:rsid w:val="00F67F53"/>
    <w:rsid w:val="00F703BE"/>
    <w:rsid w:val="00F71F69"/>
    <w:rsid w:val="00F72B72"/>
    <w:rsid w:val="00F7338B"/>
    <w:rsid w:val="00F74BB9"/>
    <w:rsid w:val="00F75582"/>
    <w:rsid w:val="00F75A7F"/>
    <w:rsid w:val="00F76EFA"/>
    <w:rsid w:val="00F8018D"/>
    <w:rsid w:val="00F804BE"/>
    <w:rsid w:val="00F8070C"/>
    <w:rsid w:val="00F8106E"/>
    <w:rsid w:val="00F817CE"/>
    <w:rsid w:val="00F83593"/>
    <w:rsid w:val="00F8456C"/>
    <w:rsid w:val="00F859D8"/>
    <w:rsid w:val="00F868F5"/>
    <w:rsid w:val="00F9056A"/>
    <w:rsid w:val="00F90F8D"/>
    <w:rsid w:val="00F92782"/>
    <w:rsid w:val="00F932B5"/>
    <w:rsid w:val="00F93995"/>
    <w:rsid w:val="00F93AA9"/>
    <w:rsid w:val="00F94BF5"/>
    <w:rsid w:val="00F96985"/>
    <w:rsid w:val="00F977A2"/>
    <w:rsid w:val="00F97838"/>
    <w:rsid w:val="00FA282D"/>
    <w:rsid w:val="00FA2BB3"/>
    <w:rsid w:val="00FA3A31"/>
    <w:rsid w:val="00FA7CE7"/>
    <w:rsid w:val="00FB484B"/>
    <w:rsid w:val="00FB4ABC"/>
    <w:rsid w:val="00FB4C80"/>
    <w:rsid w:val="00FB6A6A"/>
    <w:rsid w:val="00FB7618"/>
    <w:rsid w:val="00FC1837"/>
    <w:rsid w:val="00FC484D"/>
    <w:rsid w:val="00FC4AD0"/>
    <w:rsid w:val="00FC7429"/>
    <w:rsid w:val="00FD07F6"/>
    <w:rsid w:val="00FD0FE8"/>
    <w:rsid w:val="00FD1EC8"/>
    <w:rsid w:val="00FD3FB3"/>
    <w:rsid w:val="00FD47ED"/>
    <w:rsid w:val="00FD74DB"/>
    <w:rsid w:val="00FD7660"/>
    <w:rsid w:val="00FE0655"/>
    <w:rsid w:val="00FE144E"/>
    <w:rsid w:val="00FE2365"/>
    <w:rsid w:val="00FE4520"/>
    <w:rsid w:val="00FE4C7B"/>
    <w:rsid w:val="00FE7336"/>
    <w:rsid w:val="00FE787C"/>
    <w:rsid w:val="00FF06EE"/>
    <w:rsid w:val="00FF2376"/>
    <w:rsid w:val="00FF45A5"/>
    <w:rsid w:val="00FF5C91"/>
    <w:rsid w:val="00FF793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4AB6E845"/>
  <w15:docId w15:val="{B434B24A-9967-4EBD-A347-E8BA4446E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44412"/>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rsid w:val="0024441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qFormat/>
    <w:rsid w:val="0024441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44412"/>
    <w:pPr>
      <w:numPr>
        <w:ilvl w:val="2"/>
      </w:numPr>
      <w:spacing w:before="120"/>
      <w:outlineLvl w:val="2"/>
    </w:pPr>
    <w:rPr>
      <w:sz w:val="28"/>
      <w:szCs w:val="28"/>
    </w:rPr>
  </w:style>
  <w:style w:type="paragraph" w:styleId="Heading4">
    <w:name w:val="heading 4"/>
    <w:basedOn w:val="Heading3"/>
    <w:next w:val="Normal"/>
    <w:qFormat/>
    <w:rsid w:val="00244412"/>
    <w:pPr>
      <w:numPr>
        <w:ilvl w:val="3"/>
      </w:numPr>
      <w:outlineLvl w:val="3"/>
    </w:pPr>
    <w:rPr>
      <w:sz w:val="24"/>
      <w:szCs w:val="24"/>
    </w:rPr>
  </w:style>
  <w:style w:type="paragraph" w:styleId="Heading5">
    <w:name w:val="heading 5"/>
    <w:basedOn w:val="Heading4"/>
    <w:next w:val="Normal"/>
    <w:qFormat/>
    <w:rsid w:val="00244412"/>
    <w:pPr>
      <w:numPr>
        <w:ilvl w:val="4"/>
      </w:numPr>
      <w:outlineLvl w:val="4"/>
    </w:pPr>
    <w:rPr>
      <w:sz w:val="22"/>
      <w:szCs w:val="22"/>
    </w:rPr>
  </w:style>
  <w:style w:type="paragraph" w:styleId="Heading6">
    <w:name w:val="heading 6"/>
    <w:basedOn w:val="Normal"/>
    <w:next w:val="Normal"/>
    <w:qFormat/>
    <w:rsid w:val="00244412"/>
    <w:pPr>
      <w:keepNext/>
      <w:keepLines/>
      <w:numPr>
        <w:ilvl w:val="5"/>
        <w:numId w:val="1"/>
      </w:numPr>
      <w:spacing w:before="120"/>
      <w:outlineLvl w:val="5"/>
    </w:pPr>
    <w:rPr>
      <w:rFonts w:cs="Arial"/>
    </w:rPr>
  </w:style>
  <w:style w:type="paragraph" w:styleId="Heading7">
    <w:name w:val="heading 7"/>
    <w:basedOn w:val="Normal"/>
    <w:next w:val="Normal"/>
    <w:qFormat/>
    <w:rsid w:val="00244412"/>
    <w:pPr>
      <w:keepNext/>
      <w:keepLines/>
      <w:numPr>
        <w:ilvl w:val="6"/>
        <w:numId w:val="1"/>
      </w:numPr>
      <w:spacing w:before="120"/>
      <w:outlineLvl w:val="6"/>
    </w:pPr>
    <w:rPr>
      <w:rFonts w:cs="Arial"/>
    </w:rPr>
  </w:style>
  <w:style w:type="paragraph" w:styleId="Heading8">
    <w:name w:val="heading 8"/>
    <w:basedOn w:val="Heading7"/>
    <w:next w:val="Normal"/>
    <w:qFormat/>
    <w:rsid w:val="00244412"/>
    <w:pPr>
      <w:numPr>
        <w:ilvl w:val="7"/>
      </w:numPr>
      <w:outlineLvl w:val="7"/>
    </w:pPr>
  </w:style>
  <w:style w:type="paragraph" w:styleId="Heading9">
    <w:name w:val="heading 9"/>
    <w:basedOn w:val="Heading8"/>
    <w:next w:val="Normal"/>
    <w:qFormat/>
    <w:rsid w:val="00244412"/>
    <w:pPr>
      <w:numPr>
        <w:ilvl w:val="8"/>
      </w:numPr>
      <w:outlineLvl w:val="8"/>
    </w:pPr>
  </w:style>
  <w:style w:type="character" w:default="1" w:styleId="DefaultParagraphFont">
    <w:name w:val="Default Paragraph Font"/>
    <w:semiHidden/>
    <w:rsid w:val="002444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244412"/>
  </w:style>
  <w:style w:type="paragraph" w:styleId="TOC8">
    <w:name w:val="toc 8"/>
    <w:basedOn w:val="TOC1"/>
    <w:semiHidden/>
    <w:rsid w:val="00244412"/>
    <w:pPr>
      <w:spacing w:before="180"/>
      <w:ind w:left="2693" w:hanging="2693"/>
    </w:pPr>
    <w:rPr>
      <w:b w:val="0"/>
      <w:bCs/>
    </w:rPr>
  </w:style>
  <w:style w:type="paragraph" w:styleId="TOC1">
    <w:name w:val="toc 1"/>
    <w:aliases w:val="Observation TOC2"/>
    <w:uiPriority w:val="39"/>
    <w:rsid w:val="0024441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244412"/>
    <w:pPr>
      <w:keepNext/>
      <w:keepLines/>
      <w:spacing w:before="180"/>
      <w:jc w:val="center"/>
    </w:pPr>
  </w:style>
  <w:style w:type="paragraph" w:styleId="Caption">
    <w:name w:val="caption"/>
    <w:basedOn w:val="Normal"/>
    <w:next w:val="Normal"/>
    <w:qFormat/>
    <w:rsid w:val="00244412"/>
    <w:pPr>
      <w:spacing w:after="240"/>
      <w:jc w:val="center"/>
    </w:pPr>
    <w:rPr>
      <w:b/>
      <w:bCs/>
    </w:rPr>
  </w:style>
  <w:style w:type="paragraph" w:styleId="TOC5">
    <w:name w:val="toc 5"/>
    <w:aliases w:val="Observation TOC"/>
    <w:basedOn w:val="TOC4"/>
    <w:semiHidden/>
    <w:rsid w:val="00244412"/>
    <w:pPr>
      <w:tabs>
        <w:tab w:val="right" w:pos="1701"/>
      </w:tabs>
      <w:ind w:left="1701" w:hanging="1701"/>
    </w:pPr>
  </w:style>
  <w:style w:type="paragraph" w:styleId="TOC4">
    <w:name w:val="toc 4"/>
    <w:basedOn w:val="TOC3"/>
    <w:semiHidden/>
    <w:rsid w:val="00244412"/>
    <w:pPr>
      <w:ind w:left="1418" w:hanging="1418"/>
    </w:pPr>
  </w:style>
  <w:style w:type="paragraph" w:styleId="TOC3">
    <w:name w:val="toc 3"/>
    <w:basedOn w:val="TOC2"/>
    <w:semiHidden/>
    <w:rsid w:val="00244412"/>
    <w:pPr>
      <w:ind w:left="1134" w:hanging="1134"/>
    </w:pPr>
  </w:style>
  <w:style w:type="paragraph" w:styleId="TOC2">
    <w:name w:val="toc 2"/>
    <w:basedOn w:val="TOC1"/>
    <w:semiHidden/>
    <w:rsid w:val="00244412"/>
    <w:pPr>
      <w:keepNext w:val="0"/>
      <w:spacing w:before="0"/>
      <w:ind w:left="851" w:hanging="851"/>
    </w:pPr>
    <w:rPr>
      <w:szCs w:val="20"/>
    </w:rPr>
  </w:style>
  <w:style w:type="paragraph" w:styleId="Index2">
    <w:name w:val="index 2"/>
    <w:basedOn w:val="Index1"/>
    <w:semiHidden/>
    <w:rsid w:val="00244412"/>
    <w:pPr>
      <w:ind w:left="284"/>
    </w:pPr>
  </w:style>
  <w:style w:type="paragraph" w:styleId="Index1">
    <w:name w:val="index 1"/>
    <w:basedOn w:val="Normal"/>
    <w:semiHidden/>
    <w:rsid w:val="00244412"/>
    <w:pPr>
      <w:keepLines/>
      <w:spacing w:after="0"/>
    </w:pPr>
  </w:style>
  <w:style w:type="paragraph" w:styleId="DocumentMap">
    <w:name w:val="Document Map"/>
    <w:basedOn w:val="Normal"/>
    <w:semiHidden/>
    <w:rsid w:val="00244412"/>
    <w:pPr>
      <w:shd w:val="clear" w:color="auto" w:fill="000080"/>
    </w:pPr>
    <w:rPr>
      <w:rFonts w:ascii="Tahoma" w:hAnsi="Tahoma" w:cs="Tahoma"/>
    </w:rPr>
  </w:style>
  <w:style w:type="paragraph" w:styleId="ListNumber2">
    <w:name w:val="List Number 2"/>
    <w:basedOn w:val="ListNumber"/>
    <w:rsid w:val="00244412"/>
    <w:pPr>
      <w:ind w:left="851"/>
    </w:pPr>
  </w:style>
  <w:style w:type="paragraph" w:styleId="ListNumber">
    <w:name w:val="List Number"/>
    <w:basedOn w:val="List"/>
    <w:rsid w:val="00244412"/>
  </w:style>
  <w:style w:type="paragraph" w:styleId="List">
    <w:name w:val="List"/>
    <w:basedOn w:val="Normal"/>
    <w:rsid w:val="00244412"/>
    <w:pPr>
      <w:ind w:left="568" w:hanging="284"/>
    </w:pPr>
  </w:style>
  <w:style w:type="paragraph" w:styleId="Header">
    <w:name w:val="header"/>
    <w:rsid w:val="00244412"/>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244412"/>
    <w:rPr>
      <w:b/>
      <w:bCs/>
      <w:position w:val="6"/>
      <w:sz w:val="16"/>
      <w:szCs w:val="16"/>
    </w:rPr>
  </w:style>
  <w:style w:type="paragraph" w:styleId="FootnoteText">
    <w:name w:val="footnote text"/>
    <w:basedOn w:val="Normal"/>
    <w:semiHidden/>
    <w:rsid w:val="00244412"/>
    <w:pPr>
      <w:keepLines/>
      <w:spacing w:after="0"/>
      <w:ind w:left="454" w:hanging="454"/>
    </w:pPr>
    <w:rPr>
      <w:sz w:val="16"/>
      <w:szCs w:val="16"/>
    </w:rPr>
  </w:style>
  <w:style w:type="paragraph" w:customStyle="1" w:styleId="3GPPHeader">
    <w:name w:val="3GPP_Header"/>
    <w:basedOn w:val="Normal"/>
    <w:rsid w:val="00244412"/>
    <w:pPr>
      <w:tabs>
        <w:tab w:val="left" w:pos="1701"/>
        <w:tab w:val="right" w:pos="9639"/>
      </w:tabs>
      <w:spacing w:after="240"/>
    </w:pPr>
    <w:rPr>
      <w:b/>
      <w:sz w:val="24"/>
    </w:rPr>
  </w:style>
  <w:style w:type="paragraph" w:styleId="TOC9">
    <w:name w:val="toc 9"/>
    <w:basedOn w:val="TOC8"/>
    <w:semiHidden/>
    <w:rsid w:val="00244412"/>
    <w:pPr>
      <w:ind w:left="1418" w:hanging="1418"/>
    </w:pPr>
  </w:style>
  <w:style w:type="paragraph" w:styleId="TOC6">
    <w:name w:val="toc 6"/>
    <w:basedOn w:val="TOC5"/>
    <w:next w:val="Normal"/>
    <w:semiHidden/>
    <w:rsid w:val="00244412"/>
    <w:pPr>
      <w:ind w:left="1985" w:hanging="1985"/>
    </w:pPr>
  </w:style>
  <w:style w:type="paragraph" w:styleId="TOC7">
    <w:name w:val="toc 7"/>
    <w:basedOn w:val="TOC6"/>
    <w:next w:val="Normal"/>
    <w:semiHidden/>
    <w:rsid w:val="00244412"/>
    <w:pPr>
      <w:ind w:left="2268" w:hanging="2268"/>
    </w:pPr>
  </w:style>
  <w:style w:type="paragraph" w:styleId="ListBullet2">
    <w:name w:val="List Bullet 2"/>
    <w:basedOn w:val="ListBullet"/>
    <w:rsid w:val="00244412"/>
    <w:pPr>
      <w:numPr>
        <w:numId w:val="6"/>
      </w:numPr>
    </w:pPr>
  </w:style>
  <w:style w:type="paragraph" w:styleId="ListBullet">
    <w:name w:val="List Bullet"/>
    <w:basedOn w:val="BodyText"/>
    <w:rsid w:val="00244412"/>
    <w:pPr>
      <w:numPr>
        <w:numId w:val="5"/>
      </w:numPr>
    </w:pPr>
  </w:style>
  <w:style w:type="paragraph" w:styleId="ListBullet3">
    <w:name w:val="List Bullet 3"/>
    <w:basedOn w:val="ListBullet2"/>
    <w:rsid w:val="00244412"/>
    <w:pPr>
      <w:numPr>
        <w:numId w:val="7"/>
      </w:numPr>
    </w:pPr>
  </w:style>
  <w:style w:type="paragraph" w:customStyle="1" w:styleId="EQ">
    <w:name w:val="EQ"/>
    <w:basedOn w:val="Normal"/>
    <w:next w:val="Normal"/>
    <w:rsid w:val="00244412"/>
    <w:pPr>
      <w:keepLines/>
      <w:tabs>
        <w:tab w:val="center" w:pos="4536"/>
        <w:tab w:val="right" w:pos="9072"/>
      </w:tabs>
      <w:spacing w:after="180"/>
      <w:jc w:val="left"/>
    </w:pPr>
    <w:rPr>
      <w:noProof/>
      <w:lang w:eastAsia="en-US"/>
    </w:rPr>
  </w:style>
  <w:style w:type="paragraph" w:styleId="List2">
    <w:name w:val="List 2"/>
    <w:basedOn w:val="List"/>
    <w:rsid w:val="00244412"/>
    <w:pPr>
      <w:ind w:left="851"/>
    </w:pPr>
  </w:style>
  <w:style w:type="paragraph" w:styleId="List3">
    <w:name w:val="List 3"/>
    <w:basedOn w:val="List2"/>
    <w:rsid w:val="00244412"/>
    <w:pPr>
      <w:ind w:left="1135"/>
    </w:pPr>
  </w:style>
  <w:style w:type="paragraph" w:styleId="List4">
    <w:name w:val="List 4"/>
    <w:basedOn w:val="List3"/>
    <w:rsid w:val="00244412"/>
    <w:pPr>
      <w:ind w:left="1418"/>
    </w:pPr>
  </w:style>
  <w:style w:type="paragraph" w:styleId="List5">
    <w:name w:val="List 5"/>
    <w:basedOn w:val="List4"/>
    <w:rsid w:val="00244412"/>
    <w:pPr>
      <w:ind w:left="1702"/>
    </w:pPr>
  </w:style>
  <w:style w:type="paragraph" w:customStyle="1" w:styleId="EditorsNote">
    <w:name w:val="Editor's Note"/>
    <w:basedOn w:val="Normal"/>
    <w:rsid w:val="00244412"/>
    <w:pPr>
      <w:keepLines/>
      <w:spacing w:after="180"/>
      <w:ind w:left="1135" w:hanging="851"/>
      <w:jc w:val="left"/>
    </w:pPr>
    <w:rPr>
      <w:color w:val="FF0000"/>
      <w:lang w:eastAsia="en-US"/>
    </w:rPr>
  </w:style>
  <w:style w:type="paragraph" w:styleId="ListBullet4">
    <w:name w:val="List Bullet 4"/>
    <w:basedOn w:val="ListBullet3"/>
    <w:rsid w:val="00244412"/>
    <w:pPr>
      <w:numPr>
        <w:numId w:val="8"/>
      </w:numPr>
    </w:pPr>
  </w:style>
  <w:style w:type="paragraph" w:styleId="ListBullet5">
    <w:name w:val="List Bullet 5"/>
    <w:basedOn w:val="ListBullet4"/>
    <w:rsid w:val="00244412"/>
    <w:pPr>
      <w:numPr>
        <w:numId w:val="4"/>
      </w:numPr>
    </w:pPr>
  </w:style>
  <w:style w:type="paragraph" w:styleId="Footer">
    <w:name w:val="footer"/>
    <w:basedOn w:val="Header"/>
    <w:semiHidden/>
    <w:rsid w:val="00244412"/>
    <w:pPr>
      <w:jc w:val="center"/>
    </w:pPr>
    <w:rPr>
      <w:i/>
      <w:iCs/>
    </w:rPr>
  </w:style>
  <w:style w:type="paragraph" w:customStyle="1" w:styleId="Reference">
    <w:name w:val="Reference"/>
    <w:basedOn w:val="Normal"/>
    <w:rsid w:val="00244412"/>
    <w:pPr>
      <w:numPr>
        <w:numId w:val="2"/>
      </w:numPr>
    </w:pPr>
  </w:style>
  <w:style w:type="paragraph" w:styleId="BalloonText">
    <w:name w:val="Balloon Text"/>
    <w:basedOn w:val="Normal"/>
    <w:semiHidden/>
    <w:rsid w:val="00244412"/>
    <w:rPr>
      <w:rFonts w:ascii="Tahoma" w:hAnsi="Tahoma" w:cs="Tahoma"/>
      <w:sz w:val="16"/>
      <w:szCs w:val="16"/>
    </w:rPr>
  </w:style>
  <w:style w:type="character" w:styleId="PageNumber">
    <w:name w:val="page number"/>
    <w:basedOn w:val="DefaultParagraphFont"/>
    <w:semiHidden/>
    <w:rsid w:val="00244412"/>
  </w:style>
  <w:style w:type="paragraph" w:styleId="BodyText">
    <w:name w:val="Body Text"/>
    <w:basedOn w:val="Normal"/>
    <w:link w:val="BodyTextChar"/>
    <w:rsid w:val="00244412"/>
  </w:style>
  <w:style w:type="character" w:styleId="Hyperlink">
    <w:name w:val="Hyperlink"/>
    <w:uiPriority w:val="99"/>
    <w:rsid w:val="00244412"/>
    <w:rPr>
      <w:color w:val="0000FF"/>
      <w:u w:val="single"/>
      <w:lang w:val="en-GB"/>
    </w:rPr>
  </w:style>
  <w:style w:type="character" w:styleId="FollowedHyperlink">
    <w:name w:val="FollowedHyperlink"/>
    <w:semiHidden/>
    <w:rsid w:val="00244412"/>
    <w:rPr>
      <w:color w:val="FF0000"/>
      <w:u w:val="single"/>
    </w:rPr>
  </w:style>
  <w:style w:type="character" w:styleId="CommentReference">
    <w:name w:val="annotation reference"/>
    <w:semiHidden/>
    <w:rsid w:val="00244412"/>
    <w:rPr>
      <w:sz w:val="16"/>
      <w:szCs w:val="16"/>
    </w:rPr>
  </w:style>
  <w:style w:type="paragraph" w:styleId="CommentText">
    <w:name w:val="annotation text"/>
    <w:basedOn w:val="Normal"/>
    <w:semiHidden/>
    <w:rsid w:val="00244412"/>
  </w:style>
  <w:style w:type="paragraph" w:styleId="CommentSubject">
    <w:name w:val="annotation subject"/>
    <w:basedOn w:val="CommentText"/>
    <w:next w:val="CommentText"/>
    <w:semiHidden/>
    <w:rsid w:val="00244412"/>
    <w:rPr>
      <w:b/>
      <w:bCs/>
    </w:rPr>
  </w:style>
  <w:style w:type="character" w:customStyle="1" w:styleId="Heading1Char">
    <w:name w:val="Heading 1 Char"/>
    <w:link w:val="Heading1"/>
    <w:rsid w:val="00244412"/>
    <w:rPr>
      <w:rFonts w:ascii="Arial" w:eastAsia="Times New Roman" w:hAnsi="Arial" w:cs="Arial"/>
      <w:sz w:val="36"/>
      <w:szCs w:val="36"/>
      <w:lang w:val="en-GB" w:eastAsia="zh-CN"/>
    </w:rPr>
  </w:style>
  <w:style w:type="paragraph" w:customStyle="1" w:styleId="B1">
    <w:name w:val="B1"/>
    <w:basedOn w:val="List"/>
    <w:link w:val="B1Char"/>
    <w:rsid w:val="00244412"/>
    <w:pPr>
      <w:spacing w:after="180"/>
      <w:jc w:val="left"/>
    </w:pPr>
    <w:rPr>
      <w:lang w:eastAsia="en-US"/>
    </w:rPr>
  </w:style>
  <w:style w:type="paragraph" w:customStyle="1" w:styleId="B2">
    <w:name w:val="B2"/>
    <w:basedOn w:val="List2"/>
    <w:rsid w:val="00244412"/>
    <w:pPr>
      <w:spacing w:after="180"/>
      <w:jc w:val="left"/>
    </w:pPr>
    <w:rPr>
      <w:lang w:eastAsia="en-US"/>
    </w:rPr>
  </w:style>
  <w:style w:type="paragraph" w:customStyle="1" w:styleId="B3">
    <w:name w:val="B3"/>
    <w:basedOn w:val="List3"/>
    <w:rsid w:val="00244412"/>
    <w:pPr>
      <w:spacing w:after="180"/>
      <w:jc w:val="left"/>
    </w:pPr>
    <w:rPr>
      <w:lang w:eastAsia="en-US"/>
    </w:rPr>
  </w:style>
  <w:style w:type="paragraph" w:customStyle="1" w:styleId="B4">
    <w:name w:val="B4"/>
    <w:basedOn w:val="List4"/>
    <w:rsid w:val="00244412"/>
    <w:pPr>
      <w:spacing w:after="180"/>
      <w:jc w:val="left"/>
    </w:pPr>
    <w:rPr>
      <w:lang w:eastAsia="en-US"/>
    </w:rPr>
  </w:style>
  <w:style w:type="paragraph" w:customStyle="1" w:styleId="Proposal">
    <w:name w:val="Proposal"/>
    <w:basedOn w:val="Normal"/>
    <w:rsid w:val="00244412"/>
    <w:pPr>
      <w:numPr>
        <w:numId w:val="3"/>
      </w:numPr>
      <w:tabs>
        <w:tab w:val="clear" w:pos="1304"/>
        <w:tab w:val="left" w:pos="1701"/>
      </w:tabs>
      <w:ind w:left="1701" w:hanging="1701"/>
    </w:pPr>
    <w:rPr>
      <w:b/>
      <w:bCs/>
    </w:rPr>
  </w:style>
  <w:style w:type="character" w:customStyle="1" w:styleId="BodyTextChar">
    <w:name w:val="Body Text Char"/>
    <w:link w:val="BodyText"/>
    <w:rsid w:val="00244412"/>
    <w:rPr>
      <w:rFonts w:ascii="Arial" w:eastAsia="Times New Roman" w:hAnsi="Arial"/>
      <w:lang w:val="en-GB" w:eastAsia="zh-CN"/>
    </w:rPr>
  </w:style>
  <w:style w:type="paragraph" w:customStyle="1" w:styleId="B5">
    <w:name w:val="B5"/>
    <w:basedOn w:val="List5"/>
    <w:rsid w:val="00244412"/>
    <w:pPr>
      <w:spacing w:after="180"/>
      <w:jc w:val="left"/>
    </w:pPr>
    <w:rPr>
      <w:lang w:eastAsia="en-US"/>
    </w:rPr>
  </w:style>
  <w:style w:type="paragraph" w:customStyle="1" w:styleId="EX">
    <w:name w:val="EX"/>
    <w:basedOn w:val="Normal"/>
    <w:rsid w:val="00244412"/>
    <w:pPr>
      <w:keepLines/>
      <w:spacing w:after="180"/>
      <w:ind w:left="1702" w:hanging="1418"/>
      <w:jc w:val="left"/>
    </w:pPr>
    <w:rPr>
      <w:lang w:eastAsia="en-US"/>
    </w:rPr>
  </w:style>
  <w:style w:type="paragraph" w:customStyle="1" w:styleId="EW">
    <w:name w:val="EW"/>
    <w:basedOn w:val="EX"/>
    <w:rsid w:val="00244412"/>
    <w:pPr>
      <w:spacing w:after="0"/>
    </w:pPr>
  </w:style>
  <w:style w:type="paragraph" w:customStyle="1" w:styleId="TAL">
    <w:name w:val="TAL"/>
    <w:basedOn w:val="Normal"/>
    <w:link w:val="TALCar"/>
    <w:rsid w:val="00244412"/>
    <w:pPr>
      <w:keepNext/>
      <w:keepLines/>
      <w:spacing w:after="0"/>
      <w:jc w:val="left"/>
    </w:pPr>
    <w:rPr>
      <w:sz w:val="18"/>
      <w:lang w:eastAsia="en-US"/>
    </w:rPr>
  </w:style>
  <w:style w:type="paragraph" w:customStyle="1" w:styleId="TAC">
    <w:name w:val="TAC"/>
    <w:basedOn w:val="TAL"/>
    <w:rsid w:val="00244412"/>
    <w:pPr>
      <w:jc w:val="center"/>
    </w:pPr>
  </w:style>
  <w:style w:type="paragraph" w:customStyle="1" w:styleId="TAH">
    <w:name w:val="TAH"/>
    <w:basedOn w:val="TAC"/>
    <w:rsid w:val="00244412"/>
    <w:rPr>
      <w:b/>
    </w:rPr>
  </w:style>
  <w:style w:type="paragraph" w:customStyle="1" w:styleId="TAN">
    <w:name w:val="TAN"/>
    <w:basedOn w:val="TAL"/>
    <w:rsid w:val="00244412"/>
    <w:pPr>
      <w:ind w:left="851" w:hanging="851"/>
    </w:pPr>
  </w:style>
  <w:style w:type="paragraph" w:customStyle="1" w:styleId="TAR">
    <w:name w:val="TAR"/>
    <w:basedOn w:val="TAL"/>
    <w:rsid w:val="00244412"/>
    <w:pPr>
      <w:jc w:val="right"/>
    </w:pPr>
  </w:style>
  <w:style w:type="paragraph" w:customStyle="1" w:styleId="TH">
    <w:name w:val="TH"/>
    <w:basedOn w:val="Normal"/>
    <w:rsid w:val="00244412"/>
    <w:pPr>
      <w:keepNext/>
      <w:keepLines/>
      <w:spacing w:before="60" w:after="180"/>
      <w:jc w:val="center"/>
    </w:pPr>
    <w:rPr>
      <w:b/>
      <w:lang w:eastAsia="en-US"/>
    </w:rPr>
  </w:style>
  <w:style w:type="paragraph" w:customStyle="1" w:styleId="TF">
    <w:name w:val="TF"/>
    <w:basedOn w:val="TH"/>
    <w:rsid w:val="00244412"/>
    <w:pPr>
      <w:keepNext w:val="0"/>
      <w:spacing w:before="0" w:after="240"/>
    </w:pPr>
  </w:style>
  <w:style w:type="paragraph" w:customStyle="1" w:styleId="TT">
    <w:name w:val="TT"/>
    <w:basedOn w:val="Heading1"/>
    <w:next w:val="Normal"/>
    <w:rsid w:val="00244412"/>
    <w:pPr>
      <w:numPr>
        <w:numId w:val="0"/>
      </w:numPr>
      <w:ind w:left="1134" w:hanging="1134"/>
      <w:outlineLvl w:val="9"/>
    </w:pPr>
    <w:rPr>
      <w:rFonts w:cs="Times New Roman"/>
      <w:szCs w:val="20"/>
      <w:lang w:eastAsia="en-US"/>
    </w:rPr>
  </w:style>
  <w:style w:type="paragraph" w:customStyle="1" w:styleId="ZA">
    <w:name w:val="ZA"/>
    <w:rsid w:val="002444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444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24441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24441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244412"/>
  </w:style>
  <w:style w:type="paragraph" w:customStyle="1" w:styleId="ZH">
    <w:name w:val="ZH"/>
    <w:rsid w:val="0024441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2444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244412"/>
    <w:pPr>
      <w:framePr w:hRule="auto" w:wrap="notBeside" w:y="852"/>
    </w:pPr>
    <w:rPr>
      <w:i w:val="0"/>
      <w:sz w:val="40"/>
    </w:rPr>
  </w:style>
  <w:style w:type="paragraph" w:customStyle="1" w:styleId="ZU">
    <w:name w:val="ZU"/>
    <w:rsid w:val="002444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244412"/>
    <w:pPr>
      <w:framePr w:wrap="notBeside" w:y="16161"/>
    </w:pPr>
  </w:style>
  <w:style w:type="paragraph" w:customStyle="1" w:styleId="FP">
    <w:name w:val="FP"/>
    <w:basedOn w:val="Normal"/>
    <w:rsid w:val="00244412"/>
    <w:pPr>
      <w:spacing w:after="0"/>
      <w:jc w:val="left"/>
    </w:pPr>
    <w:rPr>
      <w:lang w:eastAsia="en-US"/>
    </w:rPr>
  </w:style>
  <w:style w:type="paragraph" w:customStyle="1" w:styleId="Observation">
    <w:name w:val="Observation"/>
    <w:basedOn w:val="Proposal"/>
    <w:qFormat/>
    <w:rsid w:val="00244412"/>
    <w:pPr>
      <w:numPr>
        <w:numId w:val="13"/>
      </w:numPr>
      <w:ind w:left="1701" w:hanging="1701"/>
    </w:pPr>
  </w:style>
  <w:style w:type="paragraph" w:styleId="TableofFigures">
    <w:name w:val="table of figures"/>
    <w:basedOn w:val="Normal"/>
    <w:next w:val="Normal"/>
    <w:uiPriority w:val="99"/>
    <w:rsid w:val="00244412"/>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B1Char">
    <w:name w:val="B1 Char"/>
    <w:link w:val="B1"/>
    <w:rsid w:val="00A91E99"/>
    <w:rPr>
      <w:rFonts w:ascii="Arial" w:eastAsia="Times New Roman" w:hAnsi="Arial"/>
      <w:lang w:val="en-GB" w:eastAsia="en-US"/>
    </w:rPr>
  </w:style>
  <w:style w:type="table" w:styleId="TableGrid">
    <w:name w:val="Table Grid"/>
    <w:basedOn w:val="TableNormal"/>
    <w:rsid w:val="00A91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13DBF"/>
    <w:rPr>
      <w:rFonts w:ascii="Arial" w:eastAsia="Times New Roman" w:hAnsi="Arial"/>
      <w:lang w:val="en-GB" w:eastAsia="zh-CN"/>
    </w:rPr>
  </w:style>
  <w:style w:type="paragraph" w:customStyle="1" w:styleId="Doc-text2">
    <w:name w:val="Doc-text2"/>
    <w:basedOn w:val="Normal"/>
    <w:link w:val="Doc-text2Char"/>
    <w:qFormat/>
    <w:rsid w:val="00E9116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91168"/>
    <w:rPr>
      <w:rFonts w:ascii="Arial" w:eastAsia="MS Mincho" w:hAnsi="Arial"/>
      <w:szCs w:val="24"/>
      <w:lang w:val="en-GB" w:eastAsia="en-GB"/>
    </w:rPr>
  </w:style>
  <w:style w:type="character" w:customStyle="1" w:styleId="TALCar">
    <w:name w:val="TAL Car"/>
    <w:link w:val="TAL"/>
    <w:rsid w:val="00BB462B"/>
    <w:rPr>
      <w:rFonts w:ascii="Arial" w:eastAsia="Times New Roman" w:hAnsi="Arial"/>
      <w:sz w:val="18"/>
      <w:lang w:val="en-GB" w:eastAsia="en-US"/>
    </w:rPr>
  </w:style>
  <w:style w:type="paragraph" w:styleId="ListParagraph">
    <w:name w:val="List Paragraph"/>
    <w:basedOn w:val="Normal"/>
    <w:link w:val="ListParagraphChar"/>
    <w:uiPriority w:val="34"/>
    <w:qFormat/>
    <w:rsid w:val="00707619"/>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707619"/>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941600">
      <w:bodyDiv w:val="1"/>
      <w:marLeft w:val="0"/>
      <w:marRight w:val="0"/>
      <w:marTop w:val="0"/>
      <w:marBottom w:val="0"/>
      <w:divBdr>
        <w:top w:val="none" w:sz="0" w:space="0" w:color="auto"/>
        <w:left w:val="none" w:sz="0" w:space="0" w:color="auto"/>
        <w:bottom w:val="none" w:sz="0" w:space="0" w:color="auto"/>
        <w:right w:val="none" w:sz="0" w:space="0" w:color="auto"/>
      </w:divBdr>
    </w:div>
    <w:div w:id="346947631">
      <w:bodyDiv w:val="1"/>
      <w:marLeft w:val="0"/>
      <w:marRight w:val="0"/>
      <w:marTop w:val="0"/>
      <w:marBottom w:val="0"/>
      <w:divBdr>
        <w:top w:val="none" w:sz="0" w:space="0" w:color="auto"/>
        <w:left w:val="none" w:sz="0" w:space="0" w:color="auto"/>
        <w:bottom w:val="none" w:sz="0" w:space="0" w:color="auto"/>
        <w:right w:val="none" w:sz="0" w:space="0" w:color="auto"/>
      </w:divBdr>
    </w:div>
    <w:div w:id="354113621">
      <w:bodyDiv w:val="1"/>
      <w:marLeft w:val="0"/>
      <w:marRight w:val="0"/>
      <w:marTop w:val="0"/>
      <w:marBottom w:val="0"/>
      <w:divBdr>
        <w:top w:val="none" w:sz="0" w:space="0" w:color="auto"/>
        <w:left w:val="none" w:sz="0" w:space="0" w:color="auto"/>
        <w:bottom w:val="none" w:sz="0" w:space="0" w:color="auto"/>
        <w:right w:val="none" w:sz="0" w:space="0" w:color="auto"/>
      </w:divBdr>
    </w:div>
    <w:div w:id="410858905">
      <w:bodyDiv w:val="1"/>
      <w:marLeft w:val="0"/>
      <w:marRight w:val="0"/>
      <w:marTop w:val="0"/>
      <w:marBottom w:val="0"/>
      <w:divBdr>
        <w:top w:val="none" w:sz="0" w:space="0" w:color="auto"/>
        <w:left w:val="none" w:sz="0" w:space="0" w:color="auto"/>
        <w:bottom w:val="none" w:sz="0" w:space="0" w:color="auto"/>
        <w:right w:val="none" w:sz="0" w:space="0" w:color="auto"/>
      </w:divBdr>
    </w:div>
    <w:div w:id="513149315">
      <w:bodyDiv w:val="1"/>
      <w:marLeft w:val="0"/>
      <w:marRight w:val="0"/>
      <w:marTop w:val="0"/>
      <w:marBottom w:val="0"/>
      <w:divBdr>
        <w:top w:val="none" w:sz="0" w:space="0" w:color="auto"/>
        <w:left w:val="none" w:sz="0" w:space="0" w:color="auto"/>
        <w:bottom w:val="none" w:sz="0" w:space="0" w:color="auto"/>
        <w:right w:val="none" w:sz="0" w:space="0" w:color="auto"/>
      </w:divBdr>
    </w:div>
    <w:div w:id="541939841">
      <w:bodyDiv w:val="1"/>
      <w:marLeft w:val="0"/>
      <w:marRight w:val="0"/>
      <w:marTop w:val="0"/>
      <w:marBottom w:val="0"/>
      <w:divBdr>
        <w:top w:val="none" w:sz="0" w:space="0" w:color="auto"/>
        <w:left w:val="none" w:sz="0" w:space="0" w:color="auto"/>
        <w:bottom w:val="none" w:sz="0" w:space="0" w:color="auto"/>
        <w:right w:val="none" w:sz="0" w:space="0" w:color="auto"/>
      </w:divBdr>
    </w:div>
    <w:div w:id="557253286">
      <w:bodyDiv w:val="1"/>
      <w:marLeft w:val="0"/>
      <w:marRight w:val="0"/>
      <w:marTop w:val="0"/>
      <w:marBottom w:val="0"/>
      <w:divBdr>
        <w:top w:val="none" w:sz="0" w:space="0" w:color="auto"/>
        <w:left w:val="none" w:sz="0" w:space="0" w:color="auto"/>
        <w:bottom w:val="none" w:sz="0" w:space="0" w:color="auto"/>
        <w:right w:val="none" w:sz="0" w:space="0" w:color="auto"/>
      </w:divBdr>
    </w:div>
    <w:div w:id="794296565">
      <w:bodyDiv w:val="1"/>
      <w:marLeft w:val="0"/>
      <w:marRight w:val="0"/>
      <w:marTop w:val="0"/>
      <w:marBottom w:val="0"/>
      <w:divBdr>
        <w:top w:val="none" w:sz="0" w:space="0" w:color="auto"/>
        <w:left w:val="none" w:sz="0" w:space="0" w:color="auto"/>
        <w:bottom w:val="none" w:sz="0" w:space="0" w:color="auto"/>
        <w:right w:val="none" w:sz="0" w:space="0" w:color="auto"/>
      </w:divBdr>
      <w:divsChild>
        <w:div w:id="23405561">
          <w:marLeft w:val="547"/>
          <w:marRight w:val="0"/>
          <w:marTop w:val="48"/>
          <w:marBottom w:val="0"/>
          <w:divBdr>
            <w:top w:val="none" w:sz="0" w:space="0" w:color="auto"/>
            <w:left w:val="none" w:sz="0" w:space="0" w:color="auto"/>
            <w:bottom w:val="none" w:sz="0" w:space="0" w:color="auto"/>
            <w:right w:val="none" w:sz="0" w:space="0" w:color="auto"/>
          </w:divBdr>
        </w:div>
        <w:div w:id="109668954">
          <w:marLeft w:val="2520"/>
          <w:marRight w:val="0"/>
          <w:marTop w:val="34"/>
          <w:marBottom w:val="0"/>
          <w:divBdr>
            <w:top w:val="none" w:sz="0" w:space="0" w:color="auto"/>
            <w:left w:val="none" w:sz="0" w:space="0" w:color="auto"/>
            <w:bottom w:val="none" w:sz="0" w:space="0" w:color="auto"/>
            <w:right w:val="none" w:sz="0" w:space="0" w:color="auto"/>
          </w:divBdr>
        </w:div>
        <w:div w:id="122045812">
          <w:marLeft w:val="2520"/>
          <w:marRight w:val="0"/>
          <w:marTop w:val="34"/>
          <w:marBottom w:val="0"/>
          <w:divBdr>
            <w:top w:val="none" w:sz="0" w:space="0" w:color="auto"/>
            <w:left w:val="none" w:sz="0" w:space="0" w:color="auto"/>
            <w:bottom w:val="none" w:sz="0" w:space="0" w:color="auto"/>
            <w:right w:val="none" w:sz="0" w:space="0" w:color="auto"/>
          </w:divBdr>
        </w:div>
        <w:div w:id="848981829">
          <w:marLeft w:val="1800"/>
          <w:marRight w:val="0"/>
          <w:marTop w:val="38"/>
          <w:marBottom w:val="0"/>
          <w:divBdr>
            <w:top w:val="none" w:sz="0" w:space="0" w:color="auto"/>
            <w:left w:val="none" w:sz="0" w:space="0" w:color="auto"/>
            <w:bottom w:val="none" w:sz="0" w:space="0" w:color="auto"/>
            <w:right w:val="none" w:sz="0" w:space="0" w:color="auto"/>
          </w:divBdr>
        </w:div>
        <w:div w:id="1355303051">
          <w:marLeft w:val="1166"/>
          <w:marRight w:val="0"/>
          <w:marTop w:val="43"/>
          <w:marBottom w:val="0"/>
          <w:divBdr>
            <w:top w:val="none" w:sz="0" w:space="0" w:color="auto"/>
            <w:left w:val="none" w:sz="0" w:space="0" w:color="auto"/>
            <w:bottom w:val="none" w:sz="0" w:space="0" w:color="auto"/>
            <w:right w:val="none" w:sz="0" w:space="0" w:color="auto"/>
          </w:divBdr>
        </w:div>
        <w:div w:id="1488863937">
          <w:marLeft w:val="1800"/>
          <w:marRight w:val="0"/>
          <w:marTop w:val="38"/>
          <w:marBottom w:val="0"/>
          <w:divBdr>
            <w:top w:val="none" w:sz="0" w:space="0" w:color="auto"/>
            <w:left w:val="none" w:sz="0" w:space="0" w:color="auto"/>
            <w:bottom w:val="none" w:sz="0" w:space="0" w:color="auto"/>
            <w:right w:val="none" w:sz="0" w:space="0" w:color="auto"/>
          </w:divBdr>
        </w:div>
        <w:div w:id="1569268894">
          <w:marLeft w:val="2520"/>
          <w:marRight w:val="0"/>
          <w:marTop w:val="34"/>
          <w:marBottom w:val="0"/>
          <w:divBdr>
            <w:top w:val="none" w:sz="0" w:space="0" w:color="auto"/>
            <w:left w:val="none" w:sz="0" w:space="0" w:color="auto"/>
            <w:bottom w:val="none" w:sz="0" w:space="0" w:color="auto"/>
            <w:right w:val="none" w:sz="0" w:space="0" w:color="auto"/>
          </w:divBdr>
        </w:div>
        <w:div w:id="1776289546">
          <w:marLeft w:val="2520"/>
          <w:marRight w:val="0"/>
          <w:marTop w:val="34"/>
          <w:marBottom w:val="0"/>
          <w:divBdr>
            <w:top w:val="none" w:sz="0" w:space="0" w:color="auto"/>
            <w:left w:val="none" w:sz="0" w:space="0" w:color="auto"/>
            <w:bottom w:val="none" w:sz="0" w:space="0" w:color="auto"/>
            <w:right w:val="none" w:sz="0" w:space="0" w:color="auto"/>
          </w:divBdr>
        </w:div>
      </w:divsChild>
    </w:div>
    <w:div w:id="832185959">
      <w:bodyDiv w:val="1"/>
      <w:marLeft w:val="0"/>
      <w:marRight w:val="0"/>
      <w:marTop w:val="0"/>
      <w:marBottom w:val="0"/>
      <w:divBdr>
        <w:top w:val="none" w:sz="0" w:space="0" w:color="auto"/>
        <w:left w:val="none" w:sz="0" w:space="0" w:color="auto"/>
        <w:bottom w:val="none" w:sz="0" w:space="0" w:color="auto"/>
        <w:right w:val="none" w:sz="0" w:space="0" w:color="auto"/>
      </w:divBdr>
    </w:div>
    <w:div w:id="984088662">
      <w:bodyDiv w:val="1"/>
      <w:marLeft w:val="0"/>
      <w:marRight w:val="0"/>
      <w:marTop w:val="0"/>
      <w:marBottom w:val="0"/>
      <w:divBdr>
        <w:top w:val="none" w:sz="0" w:space="0" w:color="auto"/>
        <w:left w:val="none" w:sz="0" w:space="0" w:color="auto"/>
        <w:bottom w:val="none" w:sz="0" w:space="0" w:color="auto"/>
        <w:right w:val="none" w:sz="0" w:space="0" w:color="auto"/>
      </w:divBdr>
    </w:div>
    <w:div w:id="995303609">
      <w:bodyDiv w:val="1"/>
      <w:marLeft w:val="0"/>
      <w:marRight w:val="0"/>
      <w:marTop w:val="0"/>
      <w:marBottom w:val="0"/>
      <w:divBdr>
        <w:top w:val="none" w:sz="0" w:space="0" w:color="auto"/>
        <w:left w:val="none" w:sz="0" w:space="0" w:color="auto"/>
        <w:bottom w:val="none" w:sz="0" w:space="0" w:color="auto"/>
        <w:right w:val="none" w:sz="0" w:space="0" w:color="auto"/>
      </w:divBdr>
    </w:div>
    <w:div w:id="1599292471">
      <w:bodyDiv w:val="1"/>
      <w:marLeft w:val="0"/>
      <w:marRight w:val="0"/>
      <w:marTop w:val="0"/>
      <w:marBottom w:val="0"/>
      <w:divBdr>
        <w:top w:val="none" w:sz="0" w:space="0" w:color="auto"/>
        <w:left w:val="none" w:sz="0" w:space="0" w:color="auto"/>
        <w:bottom w:val="none" w:sz="0" w:space="0" w:color="auto"/>
        <w:right w:val="none" w:sz="0" w:space="0" w:color="auto"/>
      </w:divBdr>
    </w:div>
    <w:div w:id="2023051576">
      <w:bodyDiv w:val="1"/>
      <w:marLeft w:val="0"/>
      <w:marRight w:val="0"/>
      <w:marTop w:val="0"/>
      <w:marBottom w:val="0"/>
      <w:divBdr>
        <w:top w:val="none" w:sz="0" w:space="0" w:color="auto"/>
        <w:left w:val="none" w:sz="0" w:space="0" w:color="auto"/>
        <w:bottom w:val="none" w:sz="0" w:space="0" w:color="auto"/>
        <w:right w:val="none" w:sz="0" w:space="0" w:color="auto"/>
      </w:divBdr>
    </w:div>
    <w:div w:id="211913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SAQRZK7RPU5V-1-16374</_dlc_DocId>
    <_dlc_DocIdUrl xmlns="08b2df90-05d3-4030-90d4-c9feeb4a1cd9">
      <Url>https://ericoll.internal.ericsson.com/sites/NSA/_layouts/DocIdRedir.aspx?ID=SAQRZK7RPU5V-1-16374</Url>
      <Description>SAQRZK7RPU5V-1-16374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351CA-572D-4BAA-A506-973F3E4C0ABA}"/>
</file>

<file path=customXml/itemProps2.xml><?xml version="1.0" encoding="utf-8"?>
<ds:datastoreItem xmlns:ds="http://schemas.openxmlformats.org/officeDocument/2006/customXml" ds:itemID="{D7959ACC-FC5C-48D8-94F7-5F9F35AE11F6}"/>
</file>

<file path=customXml/itemProps3.xml><?xml version="1.0" encoding="utf-8"?>
<ds:datastoreItem xmlns:ds="http://schemas.openxmlformats.org/officeDocument/2006/customXml" ds:itemID="{58A42D25-333D-464D-B9D7-CEC4553748DA}"/>
</file>

<file path=customXml/itemProps4.xml><?xml version="1.0" encoding="utf-8"?>
<ds:datastoreItem xmlns:ds="http://schemas.openxmlformats.org/officeDocument/2006/customXml" ds:itemID="{84846668-1B3A-4714-B8D6-101ACF3E052D}"/>
</file>

<file path=customXml/itemProps5.xml><?xml version="1.0" encoding="utf-8"?>
<ds:datastoreItem xmlns:ds="http://schemas.openxmlformats.org/officeDocument/2006/customXml" ds:itemID="{97C311B2-E772-442E-A788-246AE0C13F2F}"/>
</file>

<file path=customXml/itemProps6.xml><?xml version="1.0" encoding="utf-8"?>
<ds:datastoreItem xmlns:ds="http://schemas.openxmlformats.org/officeDocument/2006/customXml" ds:itemID="{2CD1102D-764B-432C-B039-8D43B4C06B7B}"/>
</file>

<file path=docProps/app.xml><?xml version="1.0" encoding="utf-8"?>
<Properties xmlns="http://schemas.openxmlformats.org/officeDocument/2006/extended-properties" xmlns:vt="http://schemas.openxmlformats.org/officeDocument/2006/docPropsVTypes">
  <Template>R2-15xxxx - Contribution template.dot</Template>
  <TotalTime>10</TotalTime>
  <Pages>5</Pages>
  <Words>2635</Words>
  <Characters>12883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15488</CharactersWithSpaces>
  <SharedDoc>false</SharedDoc>
  <HLinks>
    <vt:vector size="18" baseType="variant">
      <vt:variant>
        <vt:i4>1376316</vt:i4>
      </vt:variant>
      <vt:variant>
        <vt:i4>8</vt:i4>
      </vt:variant>
      <vt:variant>
        <vt:i4>0</vt:i4>
      </vt:variant>
      <vt:variant>
        <vt:i4>5</vt:i4>
      </vt:variant>
      <vt:variant>
        <vt:lpwstr/>
      </vt:variant>
      <vt:variant>
        <vt:lpwstr>_Toc469315027</vt:lpwstr>
      </vt:variant>
      <vt:variant>
        <vt:i4>1376316</vt:i4>
      </vt:variant>
      <vt:variant>
        <vt:i4>5</vt:i4>
      </vt:variant>
      <vt:variant>
        <vt:i4>0</vt:i4>
      </vt:variant>
      <vt:variant>
        <vt:i4>5</vt:i4>
      </vt:variant>
      <vt:variant>
        <vt:lpwstr/>
      </vt:variant>
      <vt:variant>
        <vt:lpwstr>_Toc469315026</vt:lpwstr>
      </vt:variant>
      <vt:variant>
        <vt:i4>1376316</vt:i4>
      </vt:variant>
      <vt:variant>
        <vt:i4>2</vt:i4>
      </vt:variant>
      <vt:variant>
        <vt:i4>0</vt:i4>
      </vt:variant>
      <vt:variant>
        <vt:i4>5</vt:i4>
      </vt:variant>
      <vt:variant>
        <vt:lpwstr/>
      </vt:variant>
      <vt:variant>
        <vt:lpwstr>_Toc469315025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Ericsson</cp:lastModifiedBy>
  <cp:revision>9</cp:revision>
  <cp:lastPrinted>2016-10-31T07:11:00Z</cp:lastPrinted>
  <dcterms:created xsi:type="dcterms:W3CDTF">2017-01-26T15:07:00Z</dcterms:created>
  <dcterms:modified xsi:type="dcterms:W3CDTF">2017-02-03T14:36:00Z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2016-05-12T22:00:00Z</vt:filetime>
  </property>
  <property fmtid="{D5CDD505-2E9C-101B-9397-08002B2CF9AE}" pid="3" name="ContentTypeId">
    <vt:lpwstr>0x010100BB337192E63E44A7A744CE7393F41F4E0029755995905BD74495DD3B5564DEF260</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APMBB Deployments ＆ Spectrum|644d70e3-351b-4c06-8b80-4aa32d170e18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6e15f22f-77d7-4e15-ad81-da85eeaadf5c</vt:lpwstr>
  </property>
</Properties>
</file>